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C73" w:rsidRPr="00204993" w:rsidRDefault="00D77C73" w:rsidP="00504A85">
      <w:pPr>
        <w:pStyle w:val="PlainText"/>
        <w:jc w:val="center"/>
        <w:outlineLvl w:val="0"/>
        <w:rPr>
          <w:rFonts w:ascii="Times New Roman" w:hAnsi="Times New Roman"/>
          <w:sz w:val="28"/>
          <w:szCs w:val="28"/>
        </w:rPr>
      </w:pPr>
      <w:r w:rsidRPr="00204993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D77C73" w:rsidRPr="00204993" w:rsidRDefault="00D77C73" w:rsidP="00504A85">
      <w:pPr>
        <w:spacing w:line="240" w:lineRule="atLeast"/>
        <w:ind w:right="-483"/>
        <w:jc w:val="both"/>
        <w:rPr>
          <w:sz w:val="28"/>
          <w:szCs w:val="28"/>
        </w:rPr>
      </w:pPr>
    </w:p>
    <w:p w:rsidR="00D77C73" w:rsidRPr="00204993" w:rsidRDefault="00D77C73" w:rsidP="00504A85">
      <w:pPr>
        <w:pStyle w:val="PlainText"/>
        <w:jc w:val="center"/>
        <w:rPr>
          <w:rFonts w:ascii="Times New Roman" w:hAnsi="Times New Roman"/>
          <w:sz w:val="28"/>
          <w:szCs w:val="28"/>
        </w:rPr>
      </w:pPr>
      <w:r w:rsidRPr="00204993">
        <w:rPr>
          <w:rFonts w:ascii="Times New Roman" w:hAnsi="Times New Roman"/>
          <w:sz w:val="28"/>
          <w:szCs w:val="28"/>
        </w:rPr>
        <w:t>ФБГОУ ВО «Башкирский государственный педагогический университет им. М. Акмуллы»</w:t>
      </w:r>
    </w:p>
    <w:p w:rsidR="00D77C73" w:rsidRPr="00204993" w:rsidRDefault="00D77C73" w:rsidP="00DE3CF8">
      <w:pPr>
        <w:rPr>
          <w:b/>
          <w:sz w:val="28"/>
          <w:szCs w:val="28"/>
        </w:rPr>
      </w:pPr>
    </w:p>
    <w:p w:rsidR="00D77C73" w:rsidRPr="00204993" w:rsidRDefault="00D77C73" w:rsidP="00DE3CF8">
      <w:pPr>
        <w:rPr>
          <w:b/>
          <w:sz w:val="28"/>
          <w:szCs w:val="28"/>
        </w:rPr>
      </w:pPr>
    </w:p>
    <w:p w:rsidR="00D77C73" w:rsidRPr="00204993" w:rsidRDefault="00D77C73" w:rsidP="00DE3CF8">
      <w:pPr>
        <w:pStyle w:val="PlainText"/>
        <w:jc w:val="both"/>
        <w:rPr>
          <w:rFonts w:ascii="Times New Roman" w:hAnsi="Times New Roman"/>
          <w:sz w:val="28"/>
          <w:szCs w:val="28"/>
        </w:rPr>
      </w:pPr>
    </w:p>
    <w:p w:rsidR="00D77C73" w:rsidRPr="00204993" w:rsidRDefault="00D77C73" w:rsidP="00DE3CF8">
      <w:pPr>
        <w:pStyle w:val="PlainText"/>
        <w:jc w:val="both"/>
        <w:rPr>
          <w:rFonts w:ascii="Times New Roman" w:hAnsi="Times New Roman"/>
          <w:sz w:val="28"/>
          <w:szCs w:val="28"/>
        </w:rPr>
      </w:pPr>
    </w:p>
    <w:p w:rsidR="00D77C73" w:rsidRPr="00204993" w:rsidRDefault="00D77C73" w:rsidP="00DE3CF8">
      <w:pPr>
        <w:shd w:val="clear" w:color="auto" w:fill="FFFFFF"/>
        <w:jc w:val="center"/>
        <w:rPr>
          <w:spacing w:val="4"/>
        </w:rPr>
      </w:pPr>
      <w:r>
        <w:rPr>
          <w:sz w:val="28"/>
          <w:szCs w:val="28"/>
        </w:rPr>
        <w:t>Естественно-географический факультет</w:t>
      </w:r>
    </w:p>
    <w:p w:rsidR="00D77C73" w:rsidRPr="00204993" w:rsidRDefault="00D77C73" w:rsidP="00DE3CF8">
      <w:pPr>
        <w:keepNext/>
        <w:tabs>
          <w:tab w:val="left" w:pos="1950"/>
        </w:tabs>
        <w:rPr>
          <w:sz w:val="28"/>
          <w:szCs w:val="28"/>
        </w:rPr>
      </w:pPr>
      <w:r w:rsidRPr="00204993">
        <w:rPr>
          <w:snapToGrid w:val="0"/>
          <w:sz w:val="28"/>
        </w:rPr>
        <w:tab/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643"/>
        <w:gridCol w:w="4643"/>
      </w:tblGrid>
      <w:tr w:rsidR="00D77C73" w:rsidRPr="00204993" w:rsidTr="00794E31">
        <w:tc>
          <w:tcPr>
            <w:tcW w:w="4643" w:type="dxa"/>
          </w:tcPr>
          <w:p w:rsidR="00D77C73" w:rsidRPr="00204993" w:rsidRDefault="00D77C73" w:rsidP="00DE3CF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77C73" w:rsidRPr="00204993" w:rsidRDefault="00D77C73" w:rsidP="00504A8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43" w:type="dxa"/>
          </w:tcPr>
          <w:p w:rsidR="00D77C73" w:rsidRPr="00204993" w:rsidRDefault="00D77C73" w:rsidP="00DE3CF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77C73" w:rsidRPr="00204993" w:rsidRDefault="00D77C73" w:rsidP="00DE3CF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77C73" w:rsidRDefault="00D77C73" w:rsidP="00DE3CF8">
      <w:pPr>
        <w:rPr>
          <w:sz w:val="28"/>
          <w:szCs w:val="28"/>
        </w:rPr>
      </w:pPr>
      <w:r w:rsidRPr="00204993">
        <w:rPr>
          <w:sz w:val="28"/>
          <w:szCs w:val="28"/>
        </w:rPr>
        <w:tab/>
      </w:r>
      <w:r w:rsidRPr="00204993">
        <w:rPr>
          <w:sz w:val="28"/>
          <w:szCs w:val="28"/>
        </w:rPr>
        <w:tab/>
      </w:r>
      <w:r w:rsidRPr="00204993">
        <w:rPr>
          <w:sz w:val="28"/>
          <w:szCs w:val="28"/>
        </w:rPr>
        <w:tab/>
      </w:r>
      <w:r w:rsidRPr="00204993">
        <w:rPr>
          <w:sz w:val="28"/>
          <w:szCs w:val="28"/>
        </w:rPr>
        <w:tab/>
      </w:r>
    </w:p>
    <w:p w:rsidR="00D77C73" w:rsidRDefault="00D77C73" w:rsidP="00DE3CF8">
      <w:pPr>
        <w:rPr>
          <w:sz w:val="28"/>
          <w:szCs w:val="28"/>
        </w:rPr>
      </w:pPr>
    </w:p>
    <w:p w:rsidR="00D77C73" w:rsidRDefault="00D77C73" w:rsidP="00DE3CF8">
      <w:pPr>
        <w:rPr>
          <w:sz w:val="28"/>
          <w:szCs w:val="28"/>
        </w:rPr>
      </w:pPr>
    </w:p>
    <w:p w:rsidR="00D77C73" w:rsidRDefault="00D77C73" w:rsidP="00DE3CF8">
      <w:pPr>
        <w:rPr>
          <w:sz w:val="28"/>
          <w:szCs w:val="28"/>
        </w:rPr>
      </w:pPr>
    </w:p>
    <w:p w:rsidR="00D77C73" w:rsidRDefault="00D77C73" w:rsidP="00DE3CF8">
      <w:pPr>
        <w:rPr>
          <w:sz w:val="28"/>
          <w:szCs w:val="28"/>
        </w:rPr>
      </w:pPr>
    </w:p>
    <w:p w:rsidR="00D77C73" w:rsidRPr="00204993" w:rsidRDefault="00D77C73" w:rsidP="00DE3CF8">
      <w:pPr>
        <w:rPr>
          <w:sz w:val="28"/>
          <w:szCs w:val="28"/>
        </w:rPr>
      </w:pPr>
    </w:p>
    <w:p w:rsidR="00D77C73" w:rsidRPr="00204993" w:rsidRDefault="00D77C73" w:rsidP="00DE3CF8">
      <w:pPr>
        <w:jc w:val="both"/>
        <w:rPr>
          <w:sz w:val="28"/>
          <w:szCs w:val="28"/>
        </w:rPr>
      </w:pPr>
    </w:p>
    <w:p w:rsidR="00D77C73" w:rsidRPr="00204993" w:rsidRDefault="00D77C73" w:rsidP="00DE3CF8">
      <w:pPr>
        <w:jc w:val="both"/>
        <w:rPr>
          <w:sz w:val="28"/>
          <w:szCs w:val="28"/>
        </w:rPr>
      </w:pPr>
    </w:p>
    <w:p w:rsidR="00D77C73" w:rsidRPr="00204993" w:rsidRDefault="00D77C73" w:rsidP="00DE3CF8">
      <w:pPr>
        <w:pStyle w:val="PlainText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77C73" w:rsidRPr="00204993" w:rsidRDefault="00D77C73" w:rsidP="00DE3CF8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Б2.П3. ПРОГРАММА </w:t>
      </w:r>
      <w:r w:rsidRPr="00204993">
        <w:rPr>
          <w:rFonts w:ascii="Times New Roman" w:hAnsi="Times New Roman"/>
          <w:b/>
          <w:sz w:val="28"/>
          <w:szCs w:val="28"/>
        </w:rPr>
        <w:t>ПРОИЗВОДСТВЕННОЙ</w:t>
      </w:r>
    </w:p>
    <w:p w:rsidR="00D77C73" w:rsidRPr="00204993" w:rsidRDefault="00D77C73" w:rsidP="00DE3CF8">
      <w:pPr>
        <w:pStyle w:val="PlainText"/>
        <w:jc w:val="center"/>
        <w:outlineLvl w:val="0"/>
        <w:rPr>
          <w:rFonts w:ascii="Times New Roman" w:hAnsi="Times New Roman"/>
          <w:sz w:val="28"/>
          <w:szCs w:val="28"/>
        </w:rPr>
      </w:pPr>
      <w:r w:rsidRPr="00204993">
        <w:rPr>
          <w:rFonts w:ascii="Times New Roman" w:hAnsi="Times New Roman"/>
          <w:b/>
          <w:sz w:val="28"/>
          <w:szCs w:val="28"/>
        </w:rPr>
        <w:t>(ПЕДАГОГИЧЕСКОЙ)</w:t>
      </w:r>
      <w:r w:rsidRPr="00204993">
        <w:rPr>
          <w:rFonts w:ascii="Times New Roman" w:hAnsi="Times New Roman"/>
          <w:sz w:val="28"/>
          <w:szCs w:val="28"/>
        </w:rPr>
        <w:t xml:space="preserve"> </w:t>
      </w:r>
      <w:r w:rsidRPr="00204993">
        <w:rPr>
          <w:rFonts w:ascii="Times New Roman" w:hAnsi="Times New Roman"/>
          <w:b/>
          <w:sz w:val="28"/>
          <w:szCs w:val="28"/>
        </w:rPr>
        <w:t>ПРАКТИКИ</w:t>
      </w:r>
    </w:p>
    <w:p w:rsidR="00D77C73" w:rsidRPr="00204993" w:rsidRDefault="00D77C73" w:rsidP="00DE3CF8">
      <w:pPr>
        <w:jc w:val="center"/>
        <w:rPr>
          <w:sz w:val="20"/>
          <w:szCs w:val="20"/>
        </w:rPr>
      </w:pPr>
    </w:p>
    <w:p w:rsidR="00D77C73" w:rsidRPr="00204993" w:rsidRDefault="00D77C73" w:rsidP="00DE3CF8">
      <w:pPr>
        <w:jc w:val="center"/>
        <w:rPr>
          <w:sz w:val="28"/>
          <w:szCs w:val="28"/>
        </w:rPr>
      </w:pPr>
    </w:p>
    <w:p w:rsidR="00D77C73" w:rsidRDefault="00D77C73" w:rsidP="00DE3CF8">
      <w:pPr>
        <w:jc w:val="center"/>
        <w:rPr>
          <w:sz w:val="28"/>
          <w:szCs w:val="28"/>
        </w:rPr>
      </w:pPr>
    </w:p>
    <w:p w:rsidR="00D77C73" w:rsidRDefault="00D77C73" w:rsidP="00DE3CF8">
      <w:pPr>
        <w:jc w:val="center"/>
        <w:rPr>
          <w:sz w:val="28"/>
          <w:szCs w:val="28"/>
        </w:rPr>
      </w:pPr>
    </w:p>
    <w:p w:rsidR="00D77C73" w:rsidRPr="00204993" w:rsidRDefault="00D77C73" w:rsidP="00DE3CF8">
      <w:pPr>
        <w:jc w:val="center"/>
        <w:rPr>
          <w:sz w:val="28"/>
          <w:szCs w:val="28"/>
        </w:rPr>
      </w:pPr>
      <w:bookmarkStart w:id="0" w:name="_GoBack"/>
      <w:bookmarkEnd w:id="0"/>
    </w:p>
    <w:p w:rsidR="00D77C73" w:rsidRPr="00204993" w:rsidRDefault="00D77C73" w:rsidP="006E6F8D">
      <w:pPr>
        <w:jc w:val="center"/>
        <w:rPr>
          <w:sz w:val="28"/>
          <w:szCs w:val="28"/>
        </w:rPr>
      </w:pPr>
      <w:r w:rsidRPr="00204993">
        <w:rPr>
          <w:sz w:val="28"/>
          <w:szCs w:val="28"/>
        </w:rPr>
        <w:t xml:space="preserve">Рекомендуется для студентов </w:t>
      </w:r>
      <w:r w:rsidRPr="00204993">
        <w:rPr>
          <w:sz w:val="28"/>
          <w:szCs w:val="28"/>
          <w:lang w:val="en-US"/>
        </w:rPr>
        <w:t>V</w:t>
      </w:r>
      <w:r w:rsidRPr="00204993">
        <w:rPr>
          <w:sz w:val="28"/>
          <w:szCs w:val="28"/>
        </w:rPr>
        <w:t xml:space="preserve"> курса</w:t>
      </w:r>
    </w:p>
    <w:p w:rsidR="00D77C73" w:rsidRPr="00204993" w:rsidRDefault="00D77C73" w:rsidP="006E6F8D">
      <w:pPr>
        <w:jc w:val="center"/>
        <w:rPr>
          <w:b/>
          <w:sz w:val="28"/>
          <w:szCs w:val="28"/>
        </w:rPr>
      </w:pPr>
    </w:p>
    <w:p w:rsidR="00D77C73" w:rsidRPr="00204993" w:rsidRDefault="00D77C73" w:rsidP="006E6F8D">
      <w:pPr>
        <w:suppressAutoHyphens/>
        <w:spacing w:line="360" w:lineRule="auto"/>
        <w:jc w:val="center"/>
        <w:rPr>
          <w:sz w:val="28"/>
          <w:szCs w:val="28"/>
        </w:rPr>
      </w:pPr>
      <w:r w:rsidRPr="00204993">
        <w:rPr>
          <w:sz w:val="28"/>
          <w:szCs w:val="28"/>
        </w:rPr>
        <w:t>Направление подготовки</w:t>
      </w:r>
    </w:p>
    <w:p w:rsidR="00D77C73" w:rsidRPr="00204993" w:rsidRDefault="00D77C73" w:rsidP="006E6F8D">
      <w:pPr>
        <w:suppressAutoHyphens/>
        <w:spacing w:line="360" w:lineRule="auto"/>
        <w:jc w:val="center"/>
        <w:rPr>
          <w:sz w:val="28"/>
          <w:szCs w:val="28"/>
        </w:rPr>
      </w:pPr>
      <w:r w:rsidRPr="00204993">
        <w:rPr>
          <w:sz w:val="28"/>
          <w:szCs w:val="28"/>
        </w:rPr>
        <w:t>44.03.05</w:t>
      </w:r>
      <w:r>
        <w:rPr>
          <w:sz w:val="28"/>
          <w:szCs w:val="28"/>
        </w:rPr>
        <w:t xml:space="preserve"> </w:t>
      </w:r>
      <w:r w:rsidRPr="00204993">
        <w:rPr>
          <w:b/>
          <w:sz w:val="28"/>
          <w:szCs w:val="28"/>
        </w:rPr>
        <w:t xml:space="preserve"> </w:t>
      </w:r>
      <w:r w:rsidRPr="00204993">
        <w:rPr>
          <w:sz w:val="28"/>
          <w:szCs w:val="28"/>
        </w:rPr>
        <w:t xml:space="preserve">Педагогическое образование </w:t>
      </w:r>
    </w:p>
    <w:p w:rsidR="00D77C73" w:rsidRPr="00204993" w:rsidRDefault="00D77C73" w:rsidP="006E6F8D">
      <w:pPr>
        <w:suppressAutoHyphens/>
        <w:spacing w:line="360" w:lineRule="auto"/>
        <w:jc w:val="center"/>
        <w:rPr>
          <w:sz w:val="28"/>
          <w:szCs w:val="28"/>
        </w:rPr>
      </w:pPr>
      <w:r w:rsidRPr="00204993">
        <w:rPr>
          <w:sz w:val="28"/>
          <w:szCs w:val="28"/>
        </w:rPr>
        <w:t>(с двумя профилями подготовки</w:t>
      </w:r>
      <w:r w:rsidRPr="00204993">
        <w:rPr>
          <w:b/>
          <w:sz w:val="28"/>
          <w:szCs w:val="28"/>
        </w:rPr>
        <w:t xml:space="preserve">, </w:t>
      </w:r>
      <w:r w:rsidRPr="00204993">
        <w:rPr>
          <w:sz w:val="28"/>
          <w:szCs w:val="28"/>
        </w:rPr>
        <w:t>профиль</w:t>
      </w:r>
      <w:r>
        <w:rPr>
          <w:sz w:val="28"/>
          <w:szCs w:val="28"/>
        </w:rPr>
        <w:t xml:space="preserve"> по выбору</w:t>
      </w:r>
      <w:r w:rsidRPr="00204993">
        <w:rPr>
          <w:sz w:val="28"/>
          <w:szCs w:val="28"/>
        </w:rPr>
        <w:t xml:space="preserve"> «безопасность жизнедеятельности»)</w:t>
      </w:r>
    </w:p>
    <w:p w:rsidR="00D77C73" w:rsidRPr="00204993" w:rsidRDefault="00D77C73" w:rsidP="006E6F8D">
      <w:pPr>
        <w:spacing w:line="240" w:lineRule="atLeast"/>
        <w:ind w:right="-483"/>
        <w:jc w:val="center"/>
        <w:rPr>
          <w:sz w:val="28"/>
          <w:szCs w:val="28"/>
        </w:rPr>
      </w:pPr>
      <w:r w:rsidRPr="00204993">
        <w:rPr>
          <w:sz w:val="28"/>
          <w:szCs w:val="28"/>
        </w:rPr>
        <w:t>квалификация (степень) выпускника бакалавр</w:t>
      </w:r>
    </w:p>
    <w:p w:rsidR="00D77C73" w:rsidRPr="00204993" w:rsidRDefault="00D77C73" w:rsidP="006E6F8D">
      <w:pPr>
        <w:jc w:val="center"/>
        <w:rPr>
          <w:sz w:val="28"/>
          <w:szCs w:val="28"/>
        </w:rPr>
      </w:pPr>
    </w:p>
    <w:p w:rsidR="00D77C73" w:rsidRPr="00204993" w:rsidRDefault="00D77C73" w:rsidP="006E6F8D">
      <w:pPr>
        <w:jc w:val="center"/>
        <w:rPr>
          <w:sz w:val="28"/>
          <w:szCs w:val="28"/>
        </w:rPr>
      </w:pPr>
    </w:p>
    <w:p w:rsidR="00D77C73" w:rsidRPr="00204993" w:rsidRDefault="00D77C73" w:rsidP="006E6F8D">
      <w:pPr>
        <w:jc w:val="center"/>
        <w:rPr>
          <w:sz w:val="28"/>
          <w:szCs w:val="28"/>
        </w:rPr>
      </w:pPr>
    </w:p>
    <w:p w:rsidR="00D77C73" w:rsidRPr="00204993" w:rsidRDefault="00D77C73" w:rsidP="006E6F8D">
      <w:pPr>
        <w:jc w:val="center"/>
        <w:rPr>
          <w:sz w:val="28"/>
          <w:szCs w:val="28"/>
        </w:rPr>
      </w:pPr>
    </w:p>
    <w:p w:rsidR="00D77C73" w:rsidRDefault="00D77C73" w:rsidP="006E6F8D">
      <w:pPr>
        <w:jc w:val="center"/>
        <w:rPr>
          <w:sz w:val="28"/>
          <w:szCs w:val="28"/>
        </w:rPr>
      </w:pPr>
    </w:p>
    <w:p w:rsidR="00D77C73" w:rsidRDefault="00D77C73" w:rsidP="006E6F8D">
      <w:pPr>
        <w:jc w:val="center"/>
        <w:rPr>
          <w:sz w:val="28"/>
          <w:szCs w:val="28"/>
        </w:rPr>
      </w:pPr>
    </w:p>
    <w:p w:rsidR="00D77C73" w:rsidRPr="00204993" w:rsidRDefault="00D77C73" w:rsidP="006E6F8D">
      <w:pPr>
        <w:jc w:val="center"/>
        <w:rPr>
          <w:sz w:val="28"/>
          <w:szCs w:val="28"/>
        </w:rPr>
      </w:pPr>
    </w:p>
    <w:p w:rsidR="00D77C73" w:rsidRPr="00204993" w:rsidRDefault="00D77C73" w:rsidP="00DE3CF8">
      <w:pPr>
        <w:jc w:val="center"/>
        <w:rPr>
          <w:sz w:val="28"/>
          <w:szCs w:val="28"/>
        </w:rPr>
      </w:pPr>
    </w:p>
    <w:p w:rsidR="00D77C73" w:rsidRPr="00204993" w:rsidRDefault="00D77C73" w:rsidP="00204993">
      <w:pPr>
        <w:jc w:val="both"/>
        <w:rPr>
          <w:b/>
          <w:sz w:val="28"/>
          <w:szCs w:val="28"/>
        </w:rPr>
      </w:pPr>
      <w:r w:rsidRPr="00204993">
        <w:rPr>
          <w:b/>
          <w:sz w:val="28"/>
          <w:szCs w:val="28"/>
        </w:rPr>
        <w:t xml:space="preserve">1. </w:t>
      </w:r>
      <w:r w:rsidRPr="00204993">
        <w:rPr>
          <w:sz w:val="28"/>
          <w:szCs w:val="28"/>
        </w:rPr>
        <w:t>Целью научно-педагогической практики является ф</w:t>
      </w:r>
      <w:r w:rsidRPr="00204993">
        <w:rPr>
          <w:b/>
          <w:sz w:val="28"/>
          <w:szCs w:val="28"/>
        </w:rPr>
        <w:t>ормирование профе</w:t>
      </w:r>
      <w:r w:rsidRPr="00204993">
        <w:rPr>
          <w:b/>
          <w:sz w:val="28"/>
          <w:szCs w:val="28"/>
        </w:rPr>
        <w:t>с</w:t>
      </w:r>
      <w:r w:rsidRPr="00204993">
        <w:rPr>
          <w:b/>
          <w:sz w:val="28"/>
          <w:szCs w:val="28"/>
        </w:rPr>
        <w:t>сиональных компетенций (ПК):</w:t>
      </w:r>
    </w:p>
    <w:p w:rsidR="00D77C73" w:rsidRPr="004225A9" w:rsidRDefault="00D77C73" w:rsidP="00DE3CF8">
      <w:pPr>
        <w:jc w:val="both"/>
        <w:rPr>
          <w:sz w:val="28"/>
          <w:szCs w:val="28"/>
        </w:rPr>
      </w:pPr>
      <w:r w:rsidRPr="004225A9">
        <w:rPr>
          <w:sz w:val="28"/>
          <w:szCs w:val="28"/>
        </w:rPr>
        <w:t xml:space="preserve">ОПК-1 – </w:t>
      </w:r>
      <w:r w:rsidRPr="004225A9">
        <w:rPr>
          <w:sz w:val="28"/>
          <w:szCs w:val="28"/>
          <w:lang/>
        </w:rPr>
        <w:t>готовностью сознавать социальную значимость своей будущей профессии, обладать мотивацией к осуществлению профессиональной де</w:t>
      </w:r>
      <w:r w:rsidRPr="004225A9">
        <w:rPr>
          <w:sz w:val="28"/>
          <w:szCs w:val="28"/>
          <w:lang/>
        </w:rPr>
        <w:t>я</w:t>
      </w:r>
      <w:r w:rsidRPr="004225A9">
        <w:rPr>
          <w:sz w:val="28"/>
          <w:szCs w:val="28"/>
          <w:lang/>
        </w:rPr>
        <w:t>тельности</w:t>
      </w:r>
    </w:p>
    <w:p w:rsidR="00D77C73" w:rsidRPr="004225A9" w:rsidRDefault="00D77C73" w:rsidP="004225A9">
      <w:pPr>
        <w:rPr>
          <w:sz w:val="28"/>
          <w:szCs w:val="28"/>
        </w:rPr>
      </w:pPr>
      <w:r w:rsidRPr="004225A9">
        <w:rPr>
          <w:sz w:val="28"/>
          <w:szCs w:val="28"/>
        </w:rPr>
        <w:t>ОПК-3 – готовностью к психолого-педагогическому сопровождению  учебно-воспитательного процесса;</w:t>
      </w:r>
    </w:p>
    <w:p w:rsidR="00D77C73" w:rsidRPr="004225A9" w:rsidRDefault="00D77C73" w:rsidP="00DE3CF8">
      <w:pPr>
        <w:jc w:val="both"/>
        <w:rPr>
          <w:i/>
          <w:sz w:val="28"/>
          <w:szCs w:val="28"/>
        </w:rPr>
      </w:pPr>
      <w:r w:rsidRPr="004225A9">
        <w:rPr>
          <w:sz w:val="28"/>
          <w:szCs w:val="28"/>
        </w:rPr>
        <w:t>ОПК-5 – владением основами профессиональной этики и речевой культуры</w:t>
      </w:r>
    </w:p>
    <w:p w:rsidR="00D77C73" w:rsidRPr="004225A9" w:rsidRDefault="00D77C73" w:rsidP="00DE3CF8">
      <w:pPr>
        <w:jc w:val="both"/>
        <w:rPr>
          <w:i/>
          <w:sz w:val="28"/>
          <w:szCs w:val="28"/>
        </w:rPr>
      </w:pPr>
      <w:r w:rsidRPr="004225A9">
        <w:rPr>
          <w:sz w:val="28"/>
          <w:szCs w:val="28"/>
        </w:rPr>
        <w:t>ОПК-6 – готовностью к обеспечению охраны жизни и здоровья обучающихся</w:t>
      </w:r>
    </w:p>
    <w:p w:rsidR="00D77C73" w:rsidRPr="00204993" w:rsidRDefault="00D77C73" w:rsidP="00DE3CF8">
      <w:pPr>
        <w:jc w:val="both"/>
        <w:rPr>
          <w:i/>
        </w:rPr>
      </w:pPr>
      <w:r w:rsidRPr="00204993">
        <w:rPr>
          <w:i/>
          <w:sz w:val="28"/>
          <w:szCs w:val="28"/>
        </w:rPr>
        <w:tab/>
      </w:r>
    </w:p>
    <w:p w:rsidR="00D77C73" w:rsidRPr="00204993" w:rsidRDefault="00D77C73" w:rsidP="00DE3CF8">
      <w:pPr>
        <w:jc w:val="both"/>
        <w:rPr>
          <w:i/>
        </w:rPr>
      </w:pPr>
      <w:r w:rsidRPr="00204993">
        <w:rPr>
          <w:b/>
          <w:sz w:val="28"/>
          <w:szCs w:val="28"/>
        </w:rPr>
        <w:t xml:space="preserve">2. Трудоемкость практики </w:t>
      </w:r>
      <w:r w:rsidRPr="00204993">
        <w:rPr>
          <w:sz w:val="28"/>
          <w:szCs w:val="28"/>
        </w:rPr>
        <w:t>составляет зачетных единиц (</w:t>
      </w:r>
      <w:r>
        <w:rPr>
          <w:sz w:val="28"/>
          <w:szCs w:val="28"/>
        </w:rPr>
        <w:t xml:space="preserve">180 </w:t>
      </w:r>
      <w:r w:rsidRPr="00204993">
        <w:rPr>
          <w:sz w:val="28"/>
          <w:szCs w:val="28"/>
        </w:rPr>
        <w:t xml:space="preserve">ч, </w:t>
      </w:r>
      <w:r>
        <w:rPr>
          <w:sz w:val="28"/>
          <w:szCs w:val="28"/>
        </w:rPr>
        <w:t>3</w:t>
      </w:r>
      <w:r w:rsidRPr="00204993">
        <w:rPr>
          <w:sz w:val="28"/>
          <w:szCs w:val="28"/>
        </w:rPr>
        <w:t xml:space="preserve"> учебных недел</w:t>
      </w:r>
      <w:r>
        <w:rPr>
          <w:sz w:val="28"/>
          <w:szCs w:val="28"/>
        </w:rPr>
        <w:t>и</w:t>
      </w:r>
      <w:r w:rsidRPr="00204993">
        <w:rPr>
          <w:sz w:val="28"/>
          <w:szCs w:val="28"/>
        </w:rPr>
        <w:t xml:space="preserve">, </w:t>
      </w:r>
      <w:r>
        <w:rPr>
          <w:sz w:val="28"/>
          <w:szCs w:val="28"/>
        </w:rPr>
        <w:t>5</w:t>
      </w:r>
      <w:r w:rsidRPr="00204993">
        <w:rPr>
          <w:sz w:val="28"/>
          <w:szCs w:val="28"/>
        </w:rPr>
        <w:t xml:space="preserve"> зач. ед)</w:t>
      </w:r>
      <w:r w:rsidRPr="00204993">
        <w:rPr>
          <w:i/>
        </w:rPr>
        <w:t>.</w:t>
      </w:r>
    </w:p>
    <w:p w:rsidR="00D77C73" w:rsidRPr="00204993" w:rsidRDefault="00D77C73" w:rsidP="00DE3CF8">
      <w:pPr>
        <w:jc w:val="both"/>
        <w:rPr>
          <w:i/>
        </w:rPr>
      </w:pPr>
    </w:p>
    <w:p w:rsidR="00D77C73" w:rsidRPr="00204993" w:rsidRDefault="00D77C73" w:rsidP="00504A85">
      <w:pPr>
        <w:tabs>
          <w:tab w:val="left" w:pos="1134"/>
        </w:tabs>
        <w:spacing w:line="240" w:lineRule="atLeast"/>
        <w:ind w:firstLine="709"/>
        <w:jc w:val="both"/>
        <w:rPr>
          <w:i/>
          <w:sz w:val="28"/>
          <w:szCs w:val="28"/>
        </w:rPr>
      </w:pPr>
      <w:r w:rsidRPr="00204993">
        <w:rPr>
          <w:b/>
          <w:sz w:val="28"/>
          <w:szCs w:val="28"/>
        </w:rPr>
        <w:t>3. Вид, способ и форма проведения практики:</w:t>
      </w:r>
      <w:r w:rsidRPr="00204993">
        <w:rPr>
          <w:i/>
          <w:sz w:val="28"/>
          <w:szCs w:val="28"/>
        </w:rPr>
        <w:t xml:space="preserve"> </w:t>
      </w:r>
    </w:p>
    <w:p w:rsidR="00D77C73" w:rsidRPr="00204993" w:rsidRDefault="00D77C73" w:rsidP="00504A85">
      <w:pPr>
        <w:tabs>
          <w:tab w:val="left" w:pos="1134"/>
        </w:tabs>
        <w:spacing w:line="240" w:lineRule="atLeast"/>
        <w:ind w:firstLine="709"/>
        <w:jc w:val="both"/>
        <w:rPr>
          <w:i/>
          <w:sz w:val="28"/>
          <w:szCs w:val="28"/>
          <w:u w:val="single"/>
        </w:rPr>
      </w:pPr>
    </w:p>
    <w:p w:rsidR="00D77C73" w:rsidRPr="00204993" w:rsidRDefault="00D77C73" w:rsidP="00504A85">
      <w:pPr>
        <w:tabs>
          <w:tab w:val="left" w:pos="1134"/>
        </w:tabs>
        <w:spacing w:line="240" w:lineRule="atLeast"/>
        <w:ind w:firstLine="709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Вид практики: производственная</w:t>
      </w:r>
    </w:p>
    <w:p w:rsidR="00D77C73" w:rsidRPr="00204993" w:rsidRDefault="00D77C73" w:rsidP="00504A85">
      <w:pPr>
        <w:tabs>
          <w:tab w:val="left" w:pos="1134"/>
        </w:tabs>
        <w:spacing w:line="240" w:lineRule="atLeast"/>
        <w:ind w:firstLine="709"/>
        <w:jc w:val="both"/>
        <w:rPr>
          <w:sz w:val="28"/>
          <w:szCs w:val="28"/>
        </w:rPr>
      </w:pPr>
      <w:r w:rsidRPr="00204993">
        <w:rPr>
          <w:sz w:val="28"/>
          <w:szCs w:val="28"/>
        </w:rPr>
        <w:t xml:space="preserve">Способы проведения: стационарная, </w:t>
      </w:r>
    </w:p>
    <w:p w:rsidR="00D77C73" w:rsidRPr="00204993" w:rsidRDefault="00D77C73" w:rsidP="00504A85">
      <w:pPr>
        <w:tabs>
          <w:tab w:val="left" w:pos="1134"/>
        </w:tabs>
        <w:spacing w:line="240" w:lineRule="atLeast"/>
        <w:ind w:firstLine="709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Форма проведения: концентрированная</w:t>
      </w:r>
    </w:p>
    <w:p w:rsidR="00D77C73" w:rsidRPr="00204993" w:rsidRDefault="00D77C73" w:rsidP="00504A85">
      <w:pPr>
        <w:tabs>
          <w:tab w:val="left" w:pos="1134"/>
        </w:tabs>
        <w:spacing w:line="240" w:lineRule="atLeast"/>
        <w:ind w:firstLine="709"/>
        <w:jc w:val="both"/>
        <w:rPr>
          <w:b/>
          <w:sz w:val="28"/>
          <w:szCs w:val="28"/>
        </w:rPr>
      </w:pPr>
      <w:r w:rsidRPr="00204993">
        <w:rPr>
          <w:sz w:val="28"/>
          <w:szCs w:val="28"/>
        </w:rPr>
        <w:t xml:space="preserve">Наименование: </w:t>
      </w:r>
      <w:r w:rsidRPr="00204993">
        <w:rPr>
          <w:sz w:val="28"/>
          <w:szCs w:val="28"/>
          <w:shd w:val="clear" w:color="auto" w:fill="FFFFFF"/>
        </w:rPr>
        <w:t xml:space="preserve">педагогическая, </w:t>
      </w: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504A85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204993">
        <w:rPr>
          <w:b/>
          <w:i/>
          <w:sz w:val="28"/>
          <w:szCs w:val="28"/>
        </w:rPr>
        <w:t>4.</w:t>
      </w:r>
      <w:r w:rsidRPr="00204993">
        <w:rPr>
          <w:i/>
          <w:sz w:val="28"/>
          <w:szCs w:val="28"/>
        </w:rPr>
        <w:t xml:space="preserve"> </w:t>
      </w:r>
      <w:r w:rsidRPr="00204993">
        <w:rPr>
          <w:b/>
          <w:sz w:val="28"/>
          <w:szCs w:val="28"/>
        </w:rPr>
        <w:t>Место практики в структуре основной образовательной пр</w:t>
      </w:r>
      <w:r w:rsidRPr="00204993">
        <w:rPr>
          <w:b/>
          <w:sz w:val="28"/>
          <w:szCs w:val="28"/>
        </w:rPr>
        <w:t>о</w:t>
      </w:r>
      <w:r w:rsidRPr="00204993">
        <w:rPr>
          <w:b/>
          <w:sz w:val="28"/>
          <w:szCs w:val="28"/>
        </w:rPr>
        <w:t xml:space="preserve">граммы: </w:t>
      </w:r>
    </w:p>
    <w:p w:rsidR="00D77C73" w:rsidRPr="00204993" w:rsidRDefault="00D77C73" w:rsidP="00504A85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</w:p>
    <w:p w:rsidR="00D77C73" w:rsidRPr="00204993" w:rsidRDefault="00D77C73" w:rsidP="00504A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Б2.П1. </w:t>
      </w:r>
      <w:r w:rsidRPr="00204993">
        <w:rPr>
          <w:sz w:val="28"/>
          <w:szCs w:val="28"/>
        </w:rPr>
        <w:t>Данная дисциплина относится к профессиональному циклу, б</w:t>
      </w:r>
      <w:r w:rsidRPr="00204993">
        <w:rPr>
          <w:sz w:val="28"/>
          <w:szCs w:val="28"/>
        </w:rPr>
        <w:t>а</w:t>
      </w:r>
      <w:r w:rsidRPr="00204993">
        <w:rPr>
          <w:sz w:val="28"/>
          <w:szCs w:val="28"/>
        </w:rPr>
        <w:t xml:space="preserve">зовой части основной образовательной программы. </w:t>
      </w: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504A85">
      <w:pPr>
        <w:pStyle w:val="BodyTextIndent1"/>
        <w:spacing w:after="0" w:line="360" w:lineRule="auto"/>
        <w:ind w:left="0" w:firstLine="709"/>
        <w:jc w:val="both"/>
        <w:rPr>
          <w:sz w:val="28"/>
          <w:szCs w:val="28"/>
        </w:rPr>
      </w:pPr>
      <w:r w:rsidRPr="00204993">
        <w:rPr>
          <w:sz w:val="28"/>
          <w:szCs w:val="28"/>
        </w:rPr>
        <w:t xml:space="preserve">Педагогическая практика проводится в </w:t>
      </w:r>
      <w:r>
        <w:rPr>
          <w:sz w:val="28"/>
          <w:szCs w:val="28"/>
          <w:lang w:val="en-US"/>
        </w:rPr>
        <w:t>IX</w:t>
      </w:r>
      <w:r w:rsidRPr="00204993">
        <w:rPr>
          <w:sz w:val="28"/>
          <w:szCs w:val="28"/>
        </w:rPr>
        <w:t xml:space="preserve"> учебном семестре с </w:t>
      </w:r>
      <w:r>
        <w:rPr>
          <w:sz w:val="28"/>
          <w:szCs w:val="28"/>
        </w:rPr>
        <w:t>05</w:t>
      </w:r>
      <w:r w:rsidRPr="00204993">
        <w:rPr>
          <w:sz w:val="28"/>
          <w:szCs w:val="28"/>
        </w:rPr>
        <w:t>.</w:t>
      </w:r>
      <w:r>
        <w:rPr>
          <w:sz w:val="28"/>
          <w:szCs w:val="28"/>
        </w:rPr>
        <w:t xml:space="preserve">12. </w:t>
      </w:r>
      <w:r w:rsidRPr="00204993">
        <w:rPr>
          <w:sz w:val="28"/>
          <w:szCs w:val="28"/>
        </w:rPr>
        <w:t>201</w:t>
      </w:r>
      <w:r>
        <w:rPr>
          <w:sz w:val="28"/>
          <w:szCs w:val="28"/>
        </w:rPr>
        <w:t>7 года по 31.12.2017</w:t>
      </w:r>
      <w:r w:rsidRPr="00204993">
        <w:rPr>
          <w:sz w:val="28"/>
          <w:szCs w:val="28"/>
        </w:rPr>
        <w:t xml:space="preserve"> года.</w:t>
      </w:r>
    </w:p>
    <w:p w:rsidR="00D77C73" w:rsidRPr="00204993" w:rsidRDefault="00D77C73" w:rsidP="00DE3CF8">
      <w:pPr>
        <w:tabs>
          <w:tab w:val="left" w:pos="3000"/>
        </w:tabs>
        <w:ind w:firstLine="709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Сроки проведения практики устанавливаются в соответствии с базовым учебным планом основной образовательной программы и рабочим учебным планом.</w:t>
      </w:r>
    </w:p>
    <w:p w:rsidR="00D77C73" w:rsidRPr="00204993" w:rsidRDefault="00D77C73" w:rsidP="00DE3CF8">
      <w:pPr>
        <w:ind w:firstLine="851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Практика является составной частью основной образовательной пр</w:t>
      </w:r>
      <w:r w:rsidRPr="00204993">
        <w:rPr>
          <w:sz w:val="28"/>
          <w:szCs w:val="28"/>
        </w:rPr>
        <w:t>о</w:t>
      </w:r>
      <w:r w:rsidRPr="00204993">
        <w:rPr>
          <w:sz w:val="28"/>
          <w:szCs w:val="28"/>
        </w:rPr>
        <w:t xml:space="preserve">граммы подготовки бакалавров по направлению 44.03.05 </w:t>
      </w:r>
      <w:r w:rsidRPr="00204993">
        <w:rPr>
          <w:caps/>
          <w:sz w:val="28"/>
          <w:szCs w:val="28"/>
        </w:rPr>
        <w:t xml:space="preserve"> «</w:t>
      </w:r>
      <w:r w:rsidRPr="00204993">
        <w:rPr>
          <w:sz w:val="28"/>
          <w:szCs w:val="28"/>
        </w:rPr>
        <w:t xml:space="preserve">Педагогическое образование». </w:t>
      </w:r>
    </w:p>
    <w:p w:rsidR="00D77C73" w:rsidRPr="00204993" w:rsidRDefault="00D77C73" w:rsidP="00DE3CF8">
      <w:pPr>
        <w:tabs>
          <w:tab w:val="left" w:pos="3000"/>
        </w:tabs>
        <w:ind w:firstLine="851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Объем и требования к организации практики определяются задачами педагогической практики с учетом специфики места и условий проведения практики.</w:t>
      </w:r>
    </w:p>
    <w:p w:rsidR="00D77C73" w:rsidRPr="00204993" w:rsidRDefault="00D77C73" w:rsidP="00DE3CF8">
      <w:pPr>
        <w:jc w:val="both"/>
        <w:rPr>
          <w:rFonts w:eastAsia="TimesNewRomanPSMT"/>
          <w:sz w:val="28"/>
          <w:szCs w:val="28"/>
        </w:rPr>
      </w:pPr>
    </w:p>
    <w:p w:rsidR="00D77C73" w:rsidRPr="00204993" w:rsidRDefault="00D77C73" w:rsidP="00DE3CF8">
      <w:pPr>
        <w:jc w:val="both"/>
        <w:rPr>
          <w:i/>
        </w:rPr>
      </w:pP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  <w:r w:rsidRPr="00204993">
        <w:rPr>
          <w:b/>
          <w:sz w:val="28"/>
          <w:szCs w:val="28"/>
        </w:rPr>
        <w:t>5. Перечень планируемых результатов практики:</w:t>
      </w:r>
    </w:p>
    <w:p w:rsidR="00D77C73" w:rsidRPr="00204993" w:rsidRDefault="00D77C73" w:rsidP="00DE3CF8">
      <w:pPr>
        <w:jc w:val="both"/>
        <w:rPr>
          <w:sz w:val="28"/>
          <w:szCs w:val="28"/>
        </w:rPr>
      </w:pPr>
      <w:r w:rsidRPr="00204993">
        <w:rPr>
          <w:b/>
          <w:sz w:val="28"/>
          <w:szCs w:val="28"/>
        </w:rPr>
        <w:tab/>
      </w:r>
      <w:r w:rsidRPr="00204993">
        <w:rPr>
          <w:sz w:val="28"/>
          <w:szCs w:val="28"/>
        </w:rPr>
        <w:t>В результате прохождения практики студент должен:</w:t>
      </w:r>
    </w:p>
    <w:p w:rsidR="00D77C73" w:rsidRPr="00204993" w:rsidRDefault="00D77C73" w:rsidP="00DE3CF8">
      <w:pPr>
        <w:jc w:val="both"/>
        <w:rPr>
          <w:b/>
          <w:i/>
          <w:sz w:val="28"/>
          <w:szCs w:val="28"/>
        </w:rPr>
      </w:pPr>
      <w:r w:rsidRPr="00204993">
        <w:rPr>
          <w:sz w:val="28"/>
          <w:szCs w:val="28"/>
        </w:rPr>
        <w:tab/>
      </w:r>
      <w:r w:rsidRPr="00204993">
        <w:rPr>
          <w:b/>
          <w:i/>
          <w:sz w:val="28"/>
          <w:szCs w:val="28"/>
        </w:rPr>
        <w:t>знать:</w:t>
      </w:r>
    </w:p>
    <w:p w:rsidR="00D77C73" w:rsidRPr="00204993" w:rsidRDefault="00D77C73" w:rsidP="00DE3CF8">
      <w:pPr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современные педагогические технологии в области безопасности жи</w:t>
      </w:r>
      <w:r w:rsidRPr="00204993">
        <w:rPr>
          <w:sz w:val="28"/>
          <w:szCs w:val="28"/>
        </w:rPr>
        <w:t>з</w:t>
      </w:r>
      <w:r w:rsidRPr="00204993">
        <w:rPr>
          <w:sz w:val="28"/>
          <w:szCs w:val="28"/>
        </w:rPr>
        <w:t>недеятельности;</w:t>
      </w:r>
    </w:p>
    <w:p w:rsidR="00D77C73" w:rsidRPr="00204993" w:rsidRDefault="00D77C73" w:rsidP="00DE3CF8">
      <w:pPr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методы обучения и организации учебных занятий и самостоятельной работы в области ОБЖ;</w:t>
      </w:r>
    </w:p>
    <w:p w:rsidR="00D77C73" w:rsidRPr="00204993" w:rsidRDefault="00D77C73" w:rsidP="00DE3CF8">
      <w:pPr>
        <w:numPr>
          <w:ilvl w:val="0"/>
          <w:numId w:val="8"/>
        </w:numPr>
        <w:ind w:left="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концепции эффективного использования современных систем и технологий обучения, воспитания и развития личности безопасного типа;</w:t>
      </w:r>
    </w:p>
    <w:p w:rsidR="00D77C73" w:rsidRPr="00204993" w:rsidRDefault="00D77C73" w:rsidP="00DE3CF8">
      <w:pPr>
        <w:numPr>
          <w:ilvl w:val="0"/>
          <w:numId w:val="8"/>
        </w:numPr>
        <w:ind w:left="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методику планирования экспериментов;</w:t>
      </w:r>
    </w:p>
    <w:p w:rsidR="00D77C73" w:rsidRPr="00204993" w:rsidRDefault="00D77C73" w:rsidP="00DE3CF8">
      <w:pPr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дидактические единицы разделов дисциплин.</w:t>
      </w:r>
    </w:p>
    <w:p w:rsidR="00D77C73" w:rsidRPr="00204993" w:rsidRDefault="00D77C73" w:rsidP="00DE3CF8">
      <w:pPr>
        <w:ind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 xml:space="preserve"> </w:t>
      </w:r>
    </w:p>
    <w:p w:rsidR="00D77C73" w:rsidRPr="00204993" w:rsidRDefault="00D77C73" w:rsidP="00DE3CF8">
      <w:pPr>
        <w:ind w:firstLine="709"/>
        <w:jc w:val="both"/>
        <w:rPr>
          <w:b/>
          <w:i/>
          <w:sz w:val="28"/>
          <w:szCs w:val="28"/>
        </w:rPr>
      </w:pPr>
      <w:r w:rsidRPr="00204993">
        <w:rPr>
          <w:b/>
          <w:i/>
          <w:sz w:val="28"/>
          <w:szCs w:val="28"/>
        </w:rPr>
        <w:t>уметь:</w:t>
      </w:r>
    </w:p>
    <w:p w:rsidR="00D77C73" w:rsidRPr="00204993" w:rsidRDefault="00D77C73" w:rsidP="00DE3CF8">
      <w:pPr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применять в профилактической деятельности современные педагогич</w:t>
      </w:r>
      <w:r w:rsidRPr="00204993">
        <w:rPr>
          <w:sz w:val="28"/>
          <w:szCs w:val="28"/>
        </w:rPr>
        <w:t>е</w:t>
      </w:r>
      <w:r w:rsidRPr="00204993">
        <w:rPr>
          <w:sz w:val="28"/>
          <w:szCs w:val="28"/>
        </w:rPr>
        <w:t>ские технологии;</w:t>
      </w:r>
    </w:p>
    <w:p w:rsidR="00D77C73" w:rsidRPr="00204993" w:rsidRDefault="00D77C73" w:rsidP="00DE3CF8">
      <w:pPr>
        <w:numPr>
          <w:ilvl w:val="0"/>
          <w:numId w:val="8"/>
        </w:numPr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анализировать, оценивать и прогнозировать свою педагогическую де</w:t>
      </w:r>
      <w:r w:rsidRPr="00204993">
        <w:rPr>
          <w:sz w:val="28"/>
          <w:szCs w:val="28"/>
        </w:rPr>
        <w:t>я</w:t>
      </w:r>
      <w:r w:rsidRPr="00204993">
        <w:rPr>
          <w:sz w:val="28"/>
          <w:szCs w:val="28"/>
        </w:rPr>
        <w:t>тельность;</w:t>
      </w:r>
    </w:p>
    <w:p w:rsidR="00D77C73" w:rsidRPr="00204993" w:rsidRDefault="00D77C73" w:rsidP="00DE3CF8">
      <w:pPr>
        <w:pStyle w:val="BodyTextIndent3"/>
        <w:numPr>
          <w:ilvl w:val="0"/>
          <w:numId w:val="8"/>
        </w:numPr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использовать методы активного и интерактивного обучения в своей р</w:t>
      </w:r>
      <w:r w:rsidRPr="00204993">
        <w:rPr>
          <w:sz w:val="28"/>
          <w:szCs w:val="28"/>
        </w:rPr>
        <w:t>а</w:t>
      </w:r>
      <w:r w:rsidRPr="00204993">
        <w:rPr>
          <w:sz w:val="28"/>
          <w:szCs w:val="28"/>
        </w:rPr>
        <w:t xml:space="preserve">боте; </w:t>
      </w:r>
    </w:p>
    <w:p w:rsidR="00D77C73" w:rsidRPr="00204993" w:rsidRDefault="00D77C73" w:rsidP="00DE3CF8">
      <w:pPr>
        <w:numPr>
          <w:ilvl w:val="0"/>
          <w:numId w:val="8"/>
        </w:numPr>
        <w:ind w:left="0"/>
        <w:jc w:val="both"/>
        <w:rPr>
          <w:b/>
          <w:i/>
          <w:sz w:val="28"/>
          <w:szCs w:val="28"/>
        </w:rPr>
      </w:pPr>
      <w:r w:rsidRPr="00204993">
        <w:rPr>
          <w:sz w:val="28"/>
          <w:szCs w:val="28"/>
        </w:rPr>
        <w:t>формировать систему ценностных ориентаций обучающихся.</w:t>
      </w:r>
    </w:p>
    <w:p w:rsidR="00D77C73" w:rsidRPr="00204993" w:rsidRDefault="00D77C73" w:rsidP="00DE3CF8">
      <w:pPr>
        <w:ind w:firstLine="426"/>
        <w:jc w:val="both"/>
        <w:rPr>
          <w:b/>
          <w:i/>
          <w:sz w:val="28"/>
          <w:szCs w:val="28"/>
        </w:rPr>
      </w:pPr>
    </w:p>
    <w:p w:rsidR="00D77C73" w:rsidRPr="00204993" w:rsidRDefault="00D77C73" w:rsidP="00DE3CF8">
      <w:pPr>
        <w:ind w:firstLine="709"/>
        <w:jc w:val="both"/>
        <w:rPr>
          <w:b/>
          <w:i/>
          <w:sz w:val="28"/>
          <w:szCs w:val="28"/>
        </w:rPr>
      </w:pPr>
      <w:r w:rsidRPr="00204993">
        <w:rPr>
          <w:b/>
          <w:i/>
          <w:sz w:val="28"/>
          <w:szCs w:val="28"/>
        </w:rPr>
        <w:t>владеть:</w:t>
      </w:r>
    </w:p>
    <w:p w:rsidR="00D77C73" w:rsidRPr="00204993" w:rsidRDefault="00D77C73" w:rsidP="00DE3CF8">
      <w:pPr>
        <w:ind w:firstLine="426"/>
        <w:jc w:val="both"/>
        <w:rPr>
          <w:sz w:val="28"/>
        </w:rPr>
      </w:pPr>
      <w:r w:rsidRPr="00204993">
        <w:rPr>
          <w:sz w:val="28"/>
        </w:rPr>
        <w:t>– основными видами профессиональной деятельности учителя (по цел</w:t>
      </w:r>
      <w:r w:rsidRPr="00204993">
        <w:rPr>
          <w:sz w:val="28"/>
        </w:rPr>
        <w:t>е</w:t>
      </w:r>
      <w:r w:rsidRPr="00204993">
        <w:rPr>
          <w:sz w:val="28"/>
        </w:rPr>
        <w:t>полаганию, планированию, оцениванию эффективности учебно-воспитательного процесса);</w:t>
      </w:r>
    </w:p>
    <w:p w:rsidR="00D77C73" w:rsidRPr="00204993" w:rsidRDefault="00D77C73" w:rsidP="00DE3CF8">
      <w:pPr>
        <w:numPr>
          <w:ilvl w:val="0"/>
          <w:numId w:val="19"/>
        </w:numPr>
        <w:shd w:val="clear" w:color="auto" w:fill="FFFFFF"/>
        <w:ind w:left="0" w:firstLine="426"/>
        <w:jc w:val="both"/>
      </w:pPr>
      <w:r w:rsidRPr="00204993">
        <w:rPr>
          <w:sz w:val="28"/>
          <w:szCs w:val="28"/>
        </w:rPr>
        <w:t>готовностью использовать современные инновационные методы и те</w:t>
      </w:r>
      <w:r w:rsidRPr="00204993">
        <w:rPr>
          <w:sz w:val="28"/>
          <w:szCs w:val="28"/>
        </w:rPr>
        <w:t>х</w:t>
      </w:r>
      <w:r w:rsidRPr="00204993">
        <w:rPr>
          <w:sz w:val="28"/>
          <w:szCs w:val="28"/>
        </w:rPr>
        <w:t>нологии в проектировании образовательной работы;</w:t>
      </w:r>
    </w:p>
    <w:p w:rsidR="00D77C73" w:rsidRPr="00204993" w:rsidRDefault="00D77C73" w:rsidP="00DE3CF8">
      <w:pPr>
        <w:numPr>
          <w:ilvl w:val="0"/>
          <w:numId w:val="19"/>
        </w:numPr>
        <w:shd w:val="clear" w:color="auto" w:fill="FFFFFF"/>
        <w:ind w:left="0" w:firstLine="426"/>
        <w:jc w:val="both"/>
      </w:pPr>
      <w:r w:rsidRPr="00204993">
        <w:rPr>
          <w:sz w:val="28"/>
          <w:szCs w:val="28"/>
        </w:rPr>
        <w:t xml:space="preserve">способностью с учетом возрастных особенностей детей разрабатывать последовательность образовательных задач, направленных </w:t>
      </w:r>
      <w:r w:rsidRPr="00204993">
        <w:rPr>
          <w:spacing w:val="-1"/>
          <w:sz w:val="28"/>
          <w:szCs w:val="28"/>
        </w:rPr>
        <w:t>на безопасное п</w:t>
      </w:r>
      <w:r w:rsidRPr="00204993">
        <w:rPr>
          <w:spacing w:val="-1"/>
          <w:sz w:val="28"/>
          <w:szCs w:val="28"/>
        </w:rPr>
        <w:t>о</w:t>
      </w:r>
      <w:r w:rsidRPr="00204993">
        <w:rPr>
          <w:spacing w:val="-1"/>
          <w:sz w:val="28"/>
          <w:szCs w:val="28"/>
        </w:rPr>
        <w:t>ведение обучающихся, сохранение и укрепление здоровья, профилактику вредных привычек и</w:t>
      </w:r>
      <w:r w:rsidRPr="00204993">
        <w:rPr>
          <w:sz w:val="28"/>
          <w:szCs w:val="28"/>
        </w:rPr>
        <w:t xml:space="preserve"> делинквентных форм поведения и др.; </w:t>
      </w:r>
    </w:p>
    <w:p w:rsidR="00D77C73" w:rsidRPr="00204993" w:rsidRDefault="00D77C73" w:rsidP="00DE3CF8">
      <w:pPr>
        <w:numPr>
          <w:ilvl w:val="0"/>
          <w:numId w:val="19"/>
        </w:numPr>
        <w:shd w:val="clear" w:color="auto" w:fill="FFFFFF"/>
        <w:ind w:left="0" w:firstLine="426"/>
        <w:jc w:val="both"/>
      </w:pPr>
      <w:r w:rsidRPr="00204993">
        <w:rPr>
          <w:sz w:val="28"/>
          <w:szCs w:val="28"/>
        </w:rPr>
        <w:t>способностью разрабатывать и реализовывать индивидуально-ориентированные программы, направленные на формирование личности безопасного типа.</w:t>
      </w:r>
    </w:p>
    <w:p w:rsidR="00D77C73" w:rsidRPr="00204993" w:rsidRDefault="00D77C73" w:rsidP="00DE3CF8">
      <w:pPr>
        <w:numPr>
          <w:ilvl w:val="0"/>
          <w:numId w:val="9"/>
        </w:numPr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методами организации научно-исследовательской работы;</w:t>
      </w:r>
    </w:p>
    <w:p w:rsidR="00D77C73" w:rsidRPr="00204993" w:rsidRDefault="00D77C73" w:rsidP="00DE3CF8">
      <w:pPr>
        <w:numPr>
          <w:ilvl w:val="0"/>
          <w:numId w:val="9"/>
        </w:numPr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способами проектирования педагогических технологий в области  безопасности жизнедеятельности;</w:t>
      </w:r>
    </w:p>
    <w:p w:rsidR="00D77C73" w:rsidRPr="00204993" w:rsidRDefault="00D77C73" w:rsidP="00DE3CF8">
      <w:pPr>
        <w:numPr>
          <w:ilvl w:val="0"/>
          <w:numId w:val="9"/>
        </w:numPr>
        <w:ind w:left="0" w:firstLine="426"/>
        <w:jc w:val="both"/>
        <w:rPr>
          <w:sz w:val="28"/>
        </w:rPr>
      </w:pPr>
      <w:r w:rsidRPr="00204993">
        <w:rPr>
          <w:sz w:val="28"/>
        </w:rPr>
        <w:t>умениями прогнозировать результаты своей работы.</w:t>
      </w: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  <w:r w:rsidRPr="00204993">
        <w:rPr>
          <w:b/>
          <w:sz w:val="28"/>
          <w:szCs w:val="28"/>
        </w:rPr>
        <w:t>5. Содержание практики</w:t>
      </w:r>
    </w:p>
    <w:p w:rsidR="00D77C73" w:rsidRPr="004225A9" w:rsidRDefault="00D77C73" w:rsidP="00CC2893">
      <w:pPr>
        <w:jc w:val="both"/>
        <w:rPr>
          <w:i/>
          <w:sz w:val="28"/>
          <w:szCs w:val="28"/>
        </w:rPr>
      </w:pPr>
      <w:r w:rsidRPr="004225A9">
        <w:rPr>
          <w:sz w:val="28"/>
          <w:szCs w:val="28"/>
        </w:rPr>
        <w:t>ОПК-1</w:t>
      </w:r>
      <w:r>
        <w:rPr>
          <w:sz w:val="28"/>
          <w:szCs w:val="28"/>
        </w:rPr>
        <w:t xml:space="preserve">, </w:t>
      </w:r>
      <w:r w:rsidRPr="004225A9">
        <w:rPr>
          <w:sz w:val="28"/>
          <w:szCs w:val="28"/>
        </w:rPr>
        <w:t>ОПК-3</w:t>
      </w:r>
      <w:r>
        <w:rPr>
          <w:sz w:val="28"/>
          <w:szCs w:val="28"/>
        </w:rPr>
        <w:t xml:space="preserve">, </w:t>
      </w:r>
      <w:r w:rsidRPr="004225A9">
        <w:rPr>
          <w:sz w:val="28"/>
          <w:szCs w:val="28"/>
        </w:rPr>
        <w:t>ОПК-5</w:t>
      </w:r>
      <w:r>
        <w:rPr>
          <w:sz w:val="28"/>
          <w:szCs w:val="28"/>
        </w:rPr>
        <w:t xml:space="preserve">, </w:t>
      </w:r>
      <w:r w:rsidRPr="004225A9">
        <w:rPr>
          <w:sz w:val="28"/>
          <w:szCs w:val="28"/>
        </w:rPr>
        <w:t xml:space="preserve">ОПК-6 </w:t>
      </w: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7"/>
        <w:gridCol w:w="1559"/>
        <w:gridCol w:w="1560"/>
      </w:tblGrid>
      <w:tr w:rsidR="00D77C73" w:rsidRPr="00204993" w:rsidTr="00896B33">
        <w:trPr>
          <w:trHeight w:val="311"/>
        </w:trPr>
        <w:tc>
          <w:tcPr>
            <w:tcW w:w="6487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 xml:space="preserve">Виды профессиональной деятельности  </w:t>
            </w:r>
          </w:p>
        </w:tc>
        <w:tc>
          <w:tcPr>
            <w:tcW w:w="1559" w:type="dxa"/>
          </w:tcPr>
          <w:p w:rsidR="00D77C73" w:rsidRPr="00204993" w:rsidRDefault="00D77C73" w:rsidP="00896B33">
            <w:pPr>
              <w:ind w:right="-108" w:hanging="108"/>
              <w:jc w:val="center"/>
              <w:rPr>
                <w:sz w:val="22"/>
                <w:szCs w:val="28"/>
              </w:rPr>
            </w:pPr>
            <w:r w:rsidRPr="00204993">
              <w:rPr>
                <w:szCs w:val="28"/>
              </w:rPr>
              <w:t>Формируемые компетенции</w:t>
            </w:r>
          </w:p>
        </w:tc>
        <w:tc>
          <w:tcPr>
            <w:tcW w:w="1560" w:type="dxa"/>
          </w:tcPr>
          <w:p w:rsidR="00D77C73" w:rsidRPr="00204993" w:rsidRDefault="00D77C73" w:rsidP="00DE3CF8">
            <w:pPr>
              <w:jc w:val="center"/>
              <w:rPr>
                <w:sz w:val="22"/>
                <w:szCs w:val="28"/>
              </w:rPr>
            </w:pPr>
            <w:r w:rsidRPr="00204993">
              <w:rPr>
                <w:sz w:val="22"/>
                <w:szCs w:val="28"/>
              </w:rPr>
              <w:t>Трудоем</w:t>
            </w:r>
          </w:p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2"/>
                <w:szCs w:val="28"/>
              </w:rPr>
              <w:t>кость</w:t>
            </w:r>
            <w:r w:rsidRPr="00204993">
              <w:rPr>
                <w:sz w:val="22"/>
                <w:szCs w:val="28"/>
                <w:lang w:val="en-US"/>
              </w:rPr>
              <w:t xml:space="preserve"> </w:t>
            </w:r>
            <w:r w:rsidRPr="00204993">
              <w:rPr>
                <w:sz w:val="22"/>
                <w:szCs w:val="28"/>
              </w:rPr>
              <w:t>в ЗЕ</w:t>
            </w:r>
          </w:p>
        </w:tc>
      </w:tr>
      <w:tr w:rsidR="00D77C73" w:rsidRPr="00204993" w:rsidTr="00896B33">
        <w:trPr>
          <w:trHeight w:val="311"/>
        </w:trPr>
        <w:tc>
          <w:tcPr>
            <w:tcW w:w="6487" w:type="dxa"/>
          </w:tcPr>
          <w:p w:rsidR="00D77C73" w:rsidRPr="00204993" w:rsidRDefault="00D77C73" w:rsidP="00DE3CF8">
            <w:pPr>
              <w:ind w:firstLine="284"/>
              <w:jc w:val="both"/>
              <w:rPr>
                <w:b/>
                <w:sz w:val="28"/>
              </w:rPr>
            </w:pPr>
            <w:r w:rsidRPr="00204993">
              <w:rPr>
                <w:rStyle w:val="FontStyle18"/>
                <w:sz w:val="28"/>
                <w:szCs w:val="22"/>
              </w:rPr>
              <w:t xml:space="preserve">Участие в установочной конференции. </w:t>
            </w:r>
          </w:p>
          <w:p w:rsidR="00D77C73" w:rsidRPr="00204993" w:rsidRDefault="00D77C73" w:rsidP="00DE3CF8">
            <w:pPr>
              <w:pStyle w:val="Style2"/>
              <w:widowControl/>
              <w:tabs>
                <w:tab w:val="left" w:pos="691"/>
              </w:tabs>
              <w:spacing w:line="240" w:lineRule="auto"/>
              <w:ind w:firstLine="284"/>
              <w:rPr>
                <w:rStyle w:val="FontStyle18"/>
                <w:sz w:val="28"/>
                <w:szCs w:val="22"/>
              </w:rPr>
            </w:pPr>
            <w:r w:rsidRPr="00204993">
              <w:rPr>
                <w:rStyle w:val="FontStyle18"/>
                <w:sz w:val="28"/>
                <w:szCs w:val="22"/>
              </w:rPr>
              <w:t>Знакомство с базой практики, педагогическим коллективом, учащимися (режим работы, правила внутреннего распорядка, устав образовательного учреждения, основные направления и особенности учебно-воспитательного процесса)</w:t>
            </w:r>
          </w:p>
          <w:p w:rsidR="00D77C73" w:rsidRPr="00204993" w:rsidRDefault="00D77C73" w:rsidP="00DE3CF8">
            <w:pPr>
              <w:pStyle w:val="Style2"/>
              <w:widowControl/>
              <w:tabs>
                <w:tab w:val="left" w:pos="691"/>
              </w:tabs>
              <w:spacing w:line="240" w:lineRule="auto"/>
              <w:ind w:firstLine="284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</w:rPr>
              <w:t>ОПК-3</w:t>
            </w:r>
          </w:p>
        </w:tc>
        <w:tc>
          <w:tcPr>
            <w:tcW w:w="1560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</w:t>
            </w:r>
          </w:p>
        </w:tc>
      </w:tr>
      <w:tr w:rsidR="00D77C73" w:rsidRPr="00204993" w:rsidTr="00896B33">
        <w:trPr>
          <w:trHeight w:val="311"/>
        </w:trPr>
        <w:tc>
          <w:tcPr>
            <w:tcW w:w="6487" w:type="dxa"/>
          </w:tcPr>
          <w:p w:rsidR="00D77C73" w:rsidRPr="00204993" w:rsidRDefault="00D77C73" w:rsidP="00DE3CF8">
            <w:pPr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Анализ обеспеченности базовыми и альтернати</w:t>
            </w:r>
            <w:r w:rsidRPr="00204993">
              <w:rPr>
                <w:rStyle w:val="FontStyle18"/>
                <w:sz w:val="28"/>
                <w:szCs w:val="28"/>
              </w:rPr>
              <w:t>в</w:t>
            </w:r>
            <w:r w:rsidRPr="00204993">
              <w:rPr>
                <w:rStyle w:val="FontStyle18"/>
                <w:sz w:val="28"/>
                <w:szCs w:val="28"/>
              </w:rPr>
              <w:t>ными учебниками, учебно-методической литерат</w:t>
            </w:r>
            <w:r w:rsidRPr="00204993">
              <w:rPr>
                <w:rStyle w:val="FontStyle18"/>
                <w:sz w:val="28"/>
                <w:szCs w:val="28"/>
              </w:rPr>
              <w:t>у</w:t>
            </w:r>
            <w:r w:rsidRPr="00204993">
              <w:rPr>
                <w:rStyle w:val="FontStyle18"/>
                <w:sz w:val="28"/>
                <w:szCs w:val="28"/>
              </w:rPr>
              <w:t>рой дисциплины ОБЖ</w:t>
            </w:r>
          </w:p>
          <w:p w:rsidR="00D77C73" w:rsidRPr="00204993" w:rsidRDefault="00D77C73" w:rsidP="00DE3CF8">
            <w:pPr>
              <w:ind w:firstLine="284"/>
              <w:jc w:val="both"/>
              <w:rPr>
                <w:rStyle w:val="FontStyle18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7C73" w:rsidRPr="00204993" w:rsidRDefault="00D77C73" w:rsidP="00CC2893">
            <w:pPr>
              <w:jc w:val="both"/>
              <w:rPr>
                <w:sz w:val="28"/>
                <w:szCs w:val="28"/>
              </w:rPr>
            </w:pPr>
            <w:r w:rsidRPr="004225A9">
              <w:rPr>
                <w:sz w:val="28"/>
                <w:szCs w:val="28"/>
              </w:rPr>
              <w:t>ОПК-1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ОПК-3</w:t>
            </w:r>
            <w:r>
              <w:rPr>
                <w:sz w:val="28"/>
                <w:szCs w:val="28"/>
              </w:rPr>
              <w:t xml:space="preserve">, </w:t>
            </w:r>
          </w:p>
        </w:tc>
        <w:tc>
          <w:tcPr>
            <w:tcW w:w="1560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</w:t>
            </w:r>
          </w:p>
        </w:tc>
      </w:tr>
      <w:tr w:rsidR="00D77C73" w:rsidRPr="00204993" w:rsidTr="00896B33">
        <w:trPr>
          <w:trHeight w:val="311"/>
        </w:trPr>
        <w:tc>
          <w:tcPr>
            <w:tcW w:w="6487" w:type="dxa"/>
          </w:tcPr>
          <w:p w:rsidR="00D77C73" w:rsidRPr="00204993" w:rsidRDefault="00D77C73" w:rsidP="00DE3CF8">
            <w:pPr>
              <w:ind w:firstLine="284"/>
              <w:jc w:val="both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Составление примерной программы деятельн</w:t>
            </w:r>
            <w:r w:rsidRPr="00204993">
              <w:rPr>
                <w:sz w:val="28"/>
                <w:szCs w:val="28"/>
              </w:rPr>
              <w:t>о</w:t>
            </w:r>
            <w:r w:rsidRPr="00204993">
              <w:rPr>
                <w:sz w:val="28"/>
                <w:szCs w:val="28"/>
              </w:rPr>
              <w:t>сти на период прохождения педагогической пра</w:t>
            </w:r>
            <w:r w:rsidRPr="00204993">
              <w:rPr>
                <w:sz w:val="28"/>
                <w:szCs w:val="28"/>
              </w:rPr>
              <w:t>к</w:t>
            </w:r>
            <w:r w:rsidRPr="00204993">
              <w:rPr>
                <w:sz w:val="28"/>
                <w:szCs w:val="28"/>
              </w:rPr>
              <w:t>тики</w:t>
            </w:r>
          </w:p>
          <w:p w:rsidR="00D77C73" w:rsidRPr="00204993" w:rsidRDefault="00D77C73" w:rsidP="00DE3CF8">
            <w:pPr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77C73" w:rsidRPr="00204993" w:rsidRDefault="00D77C73" w:rsidP="00CC2893">
            <w:pPr>
              <w:jc w:val="both"/>
              <w:rPr>
                <w:sz w:val="28"/>
                <w:szCs w:val="28"/>
              </w:rPr>
            </w:pPr>
            <w:r w:rsidRPr="004225A9">
              <w:rPr>
                <w:sz w:val="28"/>
                <w:szCs w:val="28"/>
              </w:rPr>
              <w:t>ОПК-1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ОПК-3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ОПК-5</w:t>
            </w:r>
            <w:r>
              <w:rPr>
                <w:sz w:val="28"/>
                <w:szCs w:val="28"/>
              </w:rPr>
              <w:t xml:space="preserve">, </w:t>
            </w:r>
          </w:p>
        </w:tc>
        <w:tc>
          <w:tcPr>
            <w:tcW w:w="1560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</w:t>
            </w:r>
          </w:p>
        </w:tc>
      </w:tr>
      <w:tr w:rsidR="00D77C73" w:rsidRPr="00204993" w:rsidTr="00896B33">
        <w:trPr>
          <w:trHeight w:val="311"/>
        </w:trPr>
        <w:tc>
          <w:tcPr>
            <w:tcW w:w="6487" w:type="dxa"/>
          </w:tcPr>
          <w:p w:rsidR="00D77C73" w:rsidRPr="00204993" w:rsidRDefault="00D77C73" w:rsidP="00DE3CF8">
            <w:pPr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Разработка плана-графика проведения пробных и зачетных уроков в период педагогической практики и представление его курсовому руководителю и м</w:t>
            </w:r>
            <w:r w:rsidRPr="00204993">
              <w:rPr>
                <w:rStyle w:val="FontStyle18"/>
                <w:sz w:val="28"/>
                <w:szCs w:val="28"/>
              </w:rPr>
              <w:t>е</w:t>
            </w:r>
            <w:r w:rsidRPr="00204993">
              <w:rPr>
                <w:rStyle w:val="FontStyle18"/>
                <w:sz w:val="28"/>
                <w:szCs w:val="28"/>
              </w:rPr>
              <w:t>тодистам</w:t>
            </w:r>
          </w:p>
          <w:p w:rsidR="00D77C73" w:rsidRPr="00204993" w:rsidRDefault="00D77C73" w:rsidP="00DE3CF8">
            <w:pPr>
              <w:jc w:val="both"/>
              <w:rPr>
                <w:rStyle w:val="FontStyle18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7C73" w:rsidRPr="004225A9" w:rsidRDefault="00D77C73" w:rsidP="00CC2893">
            <w:pPr>
              <w:jc w:val="both"/>
              <w:rPr>
                <w:i/>
                <w:sz w:val="28"/>
                <w:szCs w:val="28"/>
              </w:rPr>
            </w:pPr>
            <w:r w:rsidRPr="004225A9">
              <w:rPr>
                <w:sz w:val="28"/>
                <w:szCs w:val="28"/>
              </w:rPr>
              <w:t>ОПК-1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ОПК-3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ОПК-5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 xml:space="preserve">ОПК-6 </w:t>
            </w:r>
          </w:p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</w:t>
            </w:r>
          </w:p>
        </w:tc>
      </w:tr>
      <w:tr w:rsidR="00D77C73" w:rsidRPr="00204993" w:rsidTr="00896B33">
        <w:trPr>
          <w:trHeight w:val="311"/>
        </w:trPr>
        <w:tc>
          <w:tcPr>
            <w:tcW w:w="6487" w:type="dxa"/>
          </w:tcPr>
          <w:p w:rsidR="00D77C73" w:rsidRPr="00204993" w:rsidRDefault="00D77C73" w:rsidP="00DE3CF8">
            <w:pPr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Разработка плана-графика пробных и зачетных во</w:t>
            </w:r>
            <w:r w:rsidRPr="00204993">
              <w:rPr>
                <w:rStyle w:val="FontStyle18"/>
                <w:sz w:val="28"/>
                <w:szCs w:val="28"/>
              </w:rPr>
              <w:t>с</w:t>
            </w:r>
            <w:r w:rsidRPr="00204993">
              <w:rPr>
                <w:rStyle w:val="FontStyle18"/>
                <w:sz w:val="28"/>
                <w:szCs w:val="28"/>
              </w:rPr>
              <w:t>питательных мероприятий и представление его курсовому руководителю и методистам</w:t>
            </w:r>
          </w:p>
          <w:p w:rsidR="00D77C73" w:rsidRPr="00204993" w:rsidRDefault="00D77C73" w:rsidP="00DE3CF8">
            <w:pPr>
              <w:jc w:val="both"/>
              <w:rPr>
                <w:rStyle w:val="FontStyle18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7C73" w:rsidRPr="004225A9" w:rsidRDefault="00D77C73" w:rsidP="00CC2893">
            <w:pPr>
              <w:jc w:val="both"/>
              <w:rPr>
                <w:i/>
                <w:sz w:val="28"/>
                <w:szCs w:val="28"/>
              </w:rPr>
            </w:pPr>
            <w:r w:rsidRPr="004225A9">
              <w:rPr>
                <w:sz w:val="28"/>
                <w:szCs w:val="28"/>
              </w:rPr>
              <w:t>ОПК-1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ОПК-3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ОПК-5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 xml:space="preserve">ОПК-6 </w:t>
            </w:r>
          </w:p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0,5</w:t>
            </w:r>
          </w:p>
        </w:tc>
      </w:tr>
      <w:tr w:rsidR="00D77C73" w:rsidRPr="00204993" w:rsidTr="00204993">
        <w:trPr>
          <w:trHeight w:val="1082"/>
        </w:trPr>
        <w:tc>
          <w:tcPr>
            <w:tcW w:w="6487" w:type="dxa"/>
          </w:tcPr>
          <w:p w:rsidR="00D77C73" w:rsidRPr="00204993" w:rsidRDefault="00D77C73" w:rsidP="00DE3CF8">
            <w:pPr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Разработка конспектов пробных и зачетных уроков, по предмету ОБЖ</w:t>
            </w:r>
          </w:p>
          <w:p w:rsidR="00D77C73" w:rsidRPr="00204993" w:rsidRDefault="00D77C73" w:rsidP="00DE3CF8">
            <w:pPr>
              <w:jc w:val="both"/>
              <w:rPr>
                <w:rStyle w:val="FontStyle18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7C73" w:rsidRPr="004225A9" w:rsidRDefault="00D77C73" w:rsidP="00CC2893">
            <w:pPr>
              <w:jc w:val="both"/>
              <w:rPr>
                <w:i/>
                <w:sz w:val="28"/>
                <w:szCs w:val="28"/>
              </w:rPr>
            </w:pPr>
            <w:r w:rsidRPr="004225A9">
              <w:rPr>
                <w:sz w:val="28"/>
                <w:szCs w:val="28"/>
              </w:rPr>
              <w:t>ОПК-1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ОПК-3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ОПК-5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 xml:space="preserve">ОПК-6 </w:t>
            </w:r>
          </w:p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</w:t>
            </w:r>
          </w:p>
        </w:tc>
      </w:tr>
      <w:tr w:rsidR="00D77C73" w:rsidRPr="00204993" w:rsidTr="00896B33">
        <w:trPr>
          <w:trHeight w:val="311"/>
        </w:trPr>
        <w:tc>
          <w:tcPr>
            <w:tcW w:w="6487" w:type="dxa"/>
          </w:tcPr>
          <w:p w:rsidR="00D77C73" w:rsidRPr="00204993" w:rsidRDefault="00D77C73" w:rsidP="00DE3CF8">
            <w:pPr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Подготовка и проведение пробных и зачетных ур</w:t>
            </w:r>
            <w:r w:rsidRPr="00204993">
              <w:rPr>
                <w:rStyle w:val="FontStyle18"/>
                <w:sz w:val="28"/>
                <w:szCs w:val="28"/>
              </w:rPr>
              <w:t>о</w:t>
            </w:r>
            <w:r w:rsidRPr="00204993">
              <w:rPr>
                <w:rStyle w:val="FontStyle18"/>
                <w:sz w:val="28"/>
                <w:szCs w:val="28"/>
              </w:rPr>
              <w:t>ков по дисциплине ОБЖ</w:t>
            </w:r>
          </w:p>
          <w:p w:rsidR="00D77C73" w:rsidRPr="00204993" w:rsidRDefault="00D77C73" w:rsidP="00DE3CF8">
            <w:pPr>
              <w:jc w:val="both"/>
              <w:rPr>
                <w:rStyle w:val="FontStyle18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7C73" w:rsidRPr="004225A9" w:rsidRDefault="00D77C73" w:rsidP="00CC2893">
            <w:pPr>
              <w:jc w:val="both"/>
              <w:rPr>
                <w:i/>
                <w:sz w:val="28"/>
                <w:szCs w:val="28"/>
              </w:rPr>
            </w:pPr>
            <w:r w:rsidRPr="004225A9">
              <w:rPr>
                <w:sz w:val="28"/>
                <w:szCs w:val="28"/>
              </w:rPr>
              <w:t>ОПК-1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ОПК-3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ОПК-5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 xml:space="preserve">ОПК-6 </w:t>
            </w:r>
          </w:p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</w:t>
            </w:r>
          </w:p>
        </w:tc>
      </w:tr>
      <w:tr w:rsidR="00D77C73" w:rsidRPr="00204993" w:rsidTr="00896B33">
        <w:trPr>
          <w:trHeight w:val="954"/>
        </w:trPr>
        <w:tc>
          <w:tcPr>
            <w:tcW w:w="6487" w:type="dxa"/>
          </w:tcPr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Методическая деятельность (наблюдение и ан</w:t>
            </w:r>
            <w:r w:rsidRPr="00204993">
              <w:rPr>
                <w:sz w:val="28"/>
                <w:szCs w:val="28"/>
              </w:rPr>
              <w:t>а</w:t>
            </w:r>
            <w:r w:rsidRPr="00204993">
              <w:rPr>
                <w:sz w:val="28"/>
                <w:szCs w:val="28"/>
              </w:rPr>
              <w:t>лиз профессиональной деятельности специалистов базового учреждения), участие в совершенствов</w:t>
            </w:r>
            <w:r w:rsidRPr="00204993">
              <w:rPr>
                <w:sz w:val="28"/>
                <w:szCs w:val="28"/>
              </w:rPr>
              <w:t>а</w:t>
            </w:r>
            <w:r w:rsidRPr="00204993">
              <w:rPr>
                <w:sz w:val="28"/>
                <w:szCs w:val="28"/>
              </w:rPr>
              <w:t>нии учебных курсов по ОБЖ</w:t>
            </w:r>
          </w:p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77C73" w:rsidRPr="004225A9" w:rsidRDefault="00D77C73" w:rsidP="00CC2893">
            <w:pPr>
              <w:jc w:val="both"/>
              <w:rPr>
                <w:i/>
                <w:sz w:val="28"/>
                <w:szCs w:val="28"/>
              </w:rPr>
            </w:pPr>
            <w:r w:rsidRPr="004225A9">
              <w:rPr>
                <w:sz w:val="28"/>
                <w:szCs w:val="28"/>
              </w:rPr>
              <w:t>ОПК-3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ОПК-5</w:t>
            </w:r>
            <w:r>
              <w:rPr>
                <w:sz w:val="28"/>
                <w:szCs w:val="28"/>
              </w:rPr>
              <w:t xml:space="preserve">, </w:t>
            </w:r>
          </w:p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0,5</w:t>
            </w:r>
          </w:p>
        </w:tc>
      </w:tr>
      <w:tr w:rsidR="00D77C73" w:rsidRPr="00204993" w:rsidTr="00B645D2">
        <w:trPr>
          <w:trHeight w:val="2898"/>
        </w:trPr>
        <w:tc>
          <w:tcPr>
            <w:tcW w:w="6487" w:type="dxa"/>
          </w:tcPr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Изучение состояния внеклассной работы по предмету ОБЖ.</w:t>
            </w:r>
          </w:p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Организация воспитательной работы в соотве</w:t>
            </w:r>
            <w:r w:rsidRPr="00204993">
              <w:rPr>
                <w:rStyle w:val="FontStyle18"/>
                <w:sz w:val="28"/>
                <w:szCs w:val="28"/>
              </w:rPr>
              <w:t>т</w:t>
            </w:r>
            <w:r w:rsidRPr="00204993">
              <w:rPr>
                <w:rStyle w:val="FontStyle18"/>
                <w:sz w:val="28"/>
                <w:szCs w:val="28"/>
              </w:rPr>
              <w:t>ствии с планом классного руководителя, психолога, завуча по воспитательной работе</w:t>
            </w:r>
          </w:p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Разработка конспектов факультативных занятий и других внеклассных мероприятий по предмету ОБЖ и физической культуре</w:t>
            </w:r>
          </w:p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77C73" w:rsidRPr="004225A9" w:rsidRDefault="00D77C73" w:rsidP="00CC2893">
            <w:pPr>
              <w:jc w:val="both"/>
              <w:rPr>
                <w:i/>
                <w:sz w:val="28"/>
                <w:szCs w:val="28"/>
              </w:rPr>
            </w:pPr>
            <w:r w:rsidRPr="004225A9">
              <w:rPr>
                <w:sz w:val="28"/>
                <w:szCs w:val="28"/>
              </w:rPr>
              <w:t>ОПК-1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ОПК-3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ОПК-5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 xml:space="preserve">ОПК-6 </w:t>
            </w:r>
          </w:p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</w:t>
            </w:r>
          </w:p>
        </w:tc>
      </w:tr>
      <w:tr w:rsidR="00D77C73" w:rsidRPr="00204993" w:rsidTr="00896B33">
        <w:trPr>
          <w:trHeight w:val="954"/>
        </w:trPr>
        <w:tc>
          <w:tcPr>
            <w:tcW w:w="6487" w:type="dxa"/>
          </w:tcPr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Подготовка и проведение внеклассной работы по предмету.</w:t>
            </w:r>
          </w:p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Проведение индивидуальной работы с учащим</w:t>
            </w:r>
            <w:r w:rsidRPr="00204993">
              <w:rPr>
                <w:rStyle w:val="FontStyle18"/>
                <w:sz w:val="28"/>
                <w:szCs w:val="28"/>
              </w:rPr>
              <w:t>и</w:t>
            </w:r>
            <w:r w:rsidRPr="00204993">
              <w:rPr>
                <w:rStyle w:val="FontStyle18"/>
                <w:sz w:val="28"/>
                <w:szCs w:val="28"/>
              </w:rPr>
              <w:t>ся с целью сбора и анализа фактических данных для выполнения заданий по педагогике, психологии</w:t>
            </w:r>
          </w:p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rStyle w:val="FontStyle18"/>
                <w:sz w:val="28"/>
                <w:szCs w:val="28"/>
              </w:rPr>
            </w:pPr>
          </w:p>
        </w:tc>
        <w:tc>
          <w:tcPr>
            <w:tcW w:w="1559" w:type="dxa"/>
          </w:tcPr>
          <w:p w:rsidR="00D77C73" w:rsidRPr="004225A9" w:rsidRDefault="00D77C73" w:rsidP="00CC2893">
            <w:pPr>
              <w:jc w:val="both"/>
              <w:rPr>
                <w:i/>
                <w:sz w:val="28"/>
                <w:szCs w:val="28"/>
              </w:rPr>
            </w:pPr>
            <w:r w:rsidRPr="004225A9">
              <w:rPr>
                <w:sz w:val="28"/>
                <w:szCs w:val="28"/>
              </w:rPr>
              <w:t>ОПК-1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 xml:space="preserve">ОПК-6 </w:t>
            </w:r>
          </w:p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</w:t>
            </w:r>
          </w:p>
        </w:tc>
      </w:tr>
      <w:tr w:rsidR="00D77C73" w:rsidRPr="00204993" w:rsidTr="00B645D2">
        <w:trPr>
          <w:trHeight w:val="3864"/>
        </w:trPr>
        <w:tc>
          <w:tcPr>
            <w:tcW w:w="6487" w:type="dxa"/>
          </w:tcPr>
          <w:p w:rsidR="00D77C73" w:rsidRPr="00204993" w:rsidRDefault="00D77C73" w:rsidP="00DE3CF8">
            <w:pPr>
              <w:ind w:firstLine="284"/>
              <w:jc w:val="both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Подготовка и проведение различных форм орг</w:t>
            </w:r>
            <w:r w:rsidRPr="00204993">
              <w:rPr>
                <w:sz w:val="28"/>
                <w:szCs w:val="28"/>
              </w:rPr>
              <w:t>а</w:t>
            </w:r>
            <w:r w:rsidRPr="00204993">
              <w:rPr>
                <w:sz w:val="28"/>
                <w:szCs w:val="28"/>
              </w:rPr>
              <w:t>низации учебной деятельности с использованием современных методов активного обучения в обр</w:t>
            </w:r>
            <w:r w:rsidRPr="00204993">
              <w:rPr>
                <w:sz w:val="28"/>
                <w:szCs w:val="28"/>
              </w:rPr>
              <w:t>а</w:t>
            </w:r>
            <w:r w:rsidRPr="00204993">
              <w:rPr>
                <w:sz w:val="28"/>
                <w:szCs w:val="28"/>
              </w:rPr>
              <w:t>зовательной области безопасности жизнедеятельн</w:t>
            </w:r>
            <w:r w:rsidRPr="00204993">
              <w:rPr>
                <w:sz w:val="28"/>
                <w:szCs w:val="28"/>
              </w:rPr>
              <w:t>о</w:t>
            </w:r>
            <w:r w:rsidRPr="00204993">
              <w:rPr>
                <w:sz w:val="28"/>
                <w:szCs w:val="28"/>
              </w:rPr>
              <w:t xml:space="preserve">сти </w:t>
            </w:r>
          </w:p>
          <w:p w:rsidR="00D77C73" w:rsidRPr="00204993" w:rsidRDefault="00D77C73" w:rsidP="00DE3CF8">
            <w:pPr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Участие в работе методических семинаров по предмету, по воспитательной работе, методических объединений учителей, семинара классных руков</w:t>
            </w:r>
            <w:r w:rsidRPr="00204993">
              <w:rPr>
                <w:rStyle w:val="FontStyle18"/>
                <w:sz w:val="28"/>
                <w:szCs w:val="28"/>
              </w:rPr>
              <w:t>о</w:t>
            </w:r>
            <w:r w:rsidRPr="00204993">
              <w:rPr>
                <w:rStyle w:val="FontStyle18"/>
                <w:sz w:val="28"/>
                <w:szCs w:val="28"/>
              </w:rPr>
              <w:t>дителей, проводимой преподавателями образов</w:t>
            </w:r>
            <w:r w:rsidRPr="00204993">
              <w:rPr>
                <w:rStyle w:val="FontStyle18"/>
                <w:sz w:val="28"/>
                <w:szCs w:val="28"/>
              </w:rPr>
              <w:t>а</w:t>
            </w:r>
            <w:r w:rsidRPr="00204993">
              <w:rPr>
                <w:rStyle w:val="FontStyle18"/>
                <w:sz w:val="28"/>
                <w:szCs w:val="28"/>
              </w:rPr>
              <w:t>тельных учреждений в период педагогической практики</w:t>
            </w:r>
          </w:p>
          <w:p w:rsidR="00D77C73" w:rsidRPr="00204993" w:rsidRDefault="00D77C73" w:rsidP="00DE3CF8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77C73" w:rsidRPr="004225A9" w:rsidRDefault="00D77C73" w:rsidP="00CC2893">
            <w:pPr>
              <w:jc w:val="both"/>
              <w:rPr>
                <w:i/>
                <w:sz w:val="28"/>
                <w:szCs w:val="28"/>
              </w:rPr>
            </w:pPr>
            <w:r w:rsidRPr="004225A9">
              <w:rPr>
                <w:sz w:val="28"/>
                <w:szCs w:val="28"/>
              </w:rPr>
              <w:t>ОПК-1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ОПК-3</w:t>
            </w:r>
            <w:r>
              <w:rPr>
                <w:sz w:val="28"/>
                <w:szCs w:val="28"/>
              </w:rPr>
              <w:t xml:space="preserve">, </w:t>
            </w:r>
          </w:p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</w:p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0,2</w:t>
            </w:r>
          </w:p>
        </w:tc>
      </w:tr>
      <w:tr w:rsidR="00D77C73" w:rsidRPr="00204993" w:rsidTr="00896B33">
        <w:trPr>
          <w:trHeight w:val="954"/>
        </w:trPr>
        <w:tc>
          <w:tcPr>
            <w:tcW w:w="6487" w:type="dxa"/>
          </w:tcPr>
          <w:p w:rsidR="00D77C73" w:rsidRPr="00204993" w:rsidRDefault="00D77C73" w:rsidP="00DE3CF8">
            <w:pPr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Научно-исследовательская деятельность (ко</w:t>
            </w:r>
            <w:r w:rsidRPr="00204993">
              <w:rPr>
                <w:sz w:val="28"/>
                <w:szCs w:val="28"/>
              </w:rPr>
              <w:t>н</w:t>
            </w:r>
            <w:r w:rsidRPr="00204993">
              <w:rPr>
                <w:sz w:val="28"/>
                <w:szCs w:val="28"/>
              </w:rPr>
              <w:t>сультации с научным руководителем по программе научно-исследовательского эксперимента, соста</w:t>
            </w:r>
            <w:r w:rsidRPr="00204993">
              <w:rPr>
                <w:sz w:val="28"/>
                <w:szCs w:val="28"/>
              </w:rPr>
              <w:t>в</w:t>
            </w:r>
            <w:r w:rsidRPr="00204993">
              <w:rPr>
                <w:sz w:val="28"/>
                <w:szCs w:val="28"/>
              </w:rPr>
              <w:t>ление библиографии по теме дипломной работы, р</w:t>
            </w:r>
            <w:r w:rsidRPr="00204993">
              <w:rPr>
                <w:rStyle w:val="FontStyle25"/>
                <w:sz w:val="28"/>
                <w:szCs w:val="28"/>
              </w:rPr>
              <w:t>абота по сбору и обработке практического мат</w:t>
            </w:r>
            <w:r w:rsidRPr="00204993">
              <w:rPr>
                <w:rStyle w:val="FontStyle25"/>
                <w:sz w:val="28"/>
                <w:szCs w:val="28"/>
              </w:rPr>
              <w:t>е</w:t>
            </w:r>
            <w:r w:rsidRPr="00204993">
              <w:rPr>
                <w:rStyle w:val="FontStyle25"/>
                <w:sz w:val="28"/>
                <w:szCs w:val="28"/>
              </w:rPr>
              <w:t>риала по эмпирической главе и пр.)</w:t>
            </w:r>
          </w:p>
          <w:p w:rsidR="00D77C73" w:rsidRPr="00204993" w:rsidRDefault="00D77C73" w:rsidP="00DE3CF8">
            <w:pPr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77C73" w:rsidRPr="004225A9" w:rsidRDefault="00D77C73" w:rsidP="00CC2893">
            <w:pPr>
              <w:jc w:val="both"/>
              <w:rPr>
                <w:i/>
                <w:sz w:val="28"/>
                <w:szCs w:val="28"/>
              </w:rPr>
            </w:pPr>
            <w:r w:rsidRPr="004225A9">
              <w:rPr>
                <w:sz w:val="28"/>
                <w:szCs w:val="28"/>
              </w:rPr>
              <w:t>ОПК-1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ОПК-3</w:t>
            </w:r>
          </w:p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</w:t>
            </w:r>
          </w:p>
        </w:tc>
      </w:tr>
      <w:tr w:rsidR="00D77C73" w:rsidRPr="00204993" w:rsidTr="00896B33">
        <w:trPr>
          <w:trHeight w:val="1284"/>
        </w:trPr>
        <w:tc>
          <w:tcPr>
            <w:tcW w:w="6487" w:type="dxa"/>
          </w:tcPr>
          <w:p w:rsidR="00D77C73" w:rsidRPr="00204993" w:rsidRDefault="00D77C73" w:rsidP="00DE3CF8">
            <w:pPr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Оформление отчетной документации.</w:t>
            </w:r>
          </w:p>
          <w:p w:rsidR="00D77C73" w:rsidRPr="00204993" w:rsidRDefault="00D77C73" w:rsidP="00DE3CF8">
            <w:pPr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Составление плана по саморазвитию професси</w:t>
            </w:r>
            <w:r w:rsidRPr="00204993">
              <w:rPr>
                <w:rStyle w:val="FontStyle18"/>
                <w:sz w:val="28"/>
                <w:szCs w:val="28"/>
              </w:rPr>
              <w:t>о</w:t>
            </w:r>
            <w:r w:rsidRPr="00204993">
              <w:rPr>
                <w:rStyle w:val="FontStyle18"/>
                <w:sz w:val="28"/>
                <w:szCs w:val="28"/>
              </w:rPr>
              <w:t>нальных умений и навыков</w:t>
            </w:r>
          </w:p>
          <w:p w:rsidR="00D77C73" w:rsidRPr="00204993" w:rsidRDefault="00D77C73" w:rsidP="00DE3CF8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77C73" w:rsidRPr="00204993" w:rsidRDefault="00D77C73" w:rsidP="00CC2893">
            <w:pPr>
              <w:jc w:val="both"/>
              <w:rPr>
                <w:sz w:val="28"/>
                <w:szCs w:val="28"/>
              </w:rPr>
            </w:pPr>
            <w:r w:rsidRPr="004225A9">
              <w:rPr>
                <w:sz w:val="28"/>
                <w:szCs w:val="28"/>
              </w:rPr>
              <w:t>ОПК-1</w:t>
            </w:r>
          </w:p>
        </w:tc>
        <w:tc>
          <w:tcPr>
            <w:tcW w:w="1560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2</w:t>
            </w:r>
          </w:p>
        </w:tc>
      </w:tr>
      <w:tr w:rsidR="00D77C73" w:rsidRPr="00204993" w:rsidTr="00896B33">
        <w:trPr>
          <w:trHeight w:val="667"/>
        </w:trPr>
        <w:tc>
          <w:tcPr>
            <w:tcW w:w="6487" w:type="dxa"/>
          </w:tcPr>
          <w:p w:rsidR="00D77C73" w:rsidRPr="00204993" w:rsidRDefault="00D77C73" w:rsidP="00DE3CF8">
            <w:pPr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Подготовка доклада к итоговой конференции</w:t>
            </w:r>
          </w:p>
        </w:tc>
        <w:tc>
          <w:tcPr>
            <w:tcW w:w="1559" w:type="dxa"/>
          </w:tcPr>
          <w:p w:rsidR="00D77C73" w:rsidRPr="004225A9" w:rsidRDefault="00D77C73" w:rsidP="00CC2893">
            <w:pPr>
              <w:jc w:val="both"/>
              <w:rPr>
                <w:i/>
                <w:sz w:val="28"/>
                <w:szCs w:val="28"/>
              </w:rPr>
            </w:pPr>
            <w:r w:rsidRPr="004225A9">
              <w:rPr>
                <w:sz w:val="28"/>
                <w:szCs w:val="28"/>
              </w:rPr>
              <w:t>ОПК-1</w:t>
            </w:r>
            <w:r>
              <w:rPr>
                <w:sz w:val="28"/>
                <w:szCs w:val="28"/>
              </w:rPr>
              <w:t xml:space="preserve">, </w:t>
            </w:r>
            <w:r w:rsidRPr="004225A9">
              <w:rPr>
                <w:sz w:val="28"/>
                <w:szCs w:val="28"/>
              </w:rPr>
              <w:t>ОПК-3</w:t>
            </w:r>
            <w:r>
              <w:rPr>
                <w:sz w:val="28"/>
                <w:szCs w:val="28"/>
              </w:rPr>
              <w:t xml:space="preserve">, </w:t>
            </w:r>
          </w:p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3</w:t>
            </w:r>
          </w:p>
        </w:tc>
      </w:tr>
    </w:tbl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  <w:r w:rsidRPr="00204993">
        <w:rPr>
          <w:b/>
          <w:sz w:val="28"/>
          <w:szCs w:val="28"/>
        </w:rPr>
        <w:t>6. Тематическое планирование практики</w:t>
      </w: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6662"/>
        <w:gridCol w:w="1950"/>
        <w:gridCol w:w="34"/>
      </w:tblGrid>
      <w:tr w:rsidR="00D77C73" w:rsidRPr="00204993" w:rsidTr="00CC2893">
        <w:trPr>
          <w:gridAfter w:val="1"/>
          <w:wAfter w:w="34" w:type="dxa"/>
        </w:trPr>
        <w:tc>
          <w:tcPr>
            <w:tcW w:w="1101" w:type="dxa"/>
          </w:tcPr>
          <w:p w:rsidR="00D77C73" w:rsidRPr="00204993" w:rsidRDefault="00D77C73" w:rsidP="00DE3CF8">
            <w:pPr>
              <w:jc w:val="both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Дата</w:t>
            </w:r>
          </w:p>
        </w:tc>
        <w:tc>
          <w:tcPr>
            <w:tcW w:w="6662" w:type="dxa"/>
          </w:tcPr>
          <w:p w:rsidR="00D77C73" w:rsidRPr="00204993" w:rsidRDefault="00D77C73" w:rsidP="00DE3CF8">
            <w:pPr>
              <w:jc w:val="both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Тема занятия (содержание работы)</w:t>
            </w:r>
          </w:p>
        </w:tc>
        <w:tc>
          <w:tcPr>
            <w:tcW w:w="1950" w:type="dxa"/>
          </w:tcPr>
          <w:p w:rsidR="00D77C73" w:rsidRPr="00204993" w:rsidRDefault="00D77C73" w:rsidP="00DE3CF8">
            <w:pPr>
              <w:jc w:val="both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Трудоемкость в часах</w:t>
            </w:r>
          </w:p>
        </w:tc>
      </w:tr>
      <w:tr w:rsidR="00D77C73" w:rsidRPr="00204993" w:rsidTr="00CC2893">
        <w:tc>
          <w:tcPr>
            <w:tcW w:w="7763" w:type="dxa"/>
            <w:gridSpan w:val="2"/>
          </w:tcPr>
          <w:p w:rsidR="00D77C73" w:rsidRPr="00204993" w:rsidRDefault="00D77C73" w:rsidP="00DE3C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77C73" w:rsidRPr="00204993" w:rsidRDefault="00D77C73" w:rsidP="000C2F68">
            <w:pPr>
              <w:tabs>
                <w:tab w:val="left" w:pos="1276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D77C73" w:rsidRPr="00204993" w:rsidTr="00CC2893">
        <w:tc>
          <w:tcPr>
            <w:tcW w:w="1101" w:type="dxa"/>
          </w:tcPr>
          <w:p w:rsidR="00D77C73" w:rsidRPr="00204993" w:rsidRDefault="00D77C73" w:rsidP="00DE3CF8">
            <w:pPr>
              <w:jc w:val="center"/>
            </w:pPr>
          </w:p>
        </w:tc>
        <w:tc>
          <w:tcPr>
            <w:tcW w:w="6662" w:type="dxa"/>
          </w:tcPr>
          <w:p w:rsidR="00D77C73" w:rsidRPr="00204993" w:rsidRDefault="00D77C73" w:rsidP="00DE3CF8">
            <w:pPr>
              <w:ind w:firstLine="284"/>
              <w:jc w:val="both"/>
              <w:rPr>
                <w:b/>
                <w:sz w:val="28"/>
              </w:rPr>
            </w:pPr>
            <w:r w:rsidRPr="00204993">
              <w:rPr>
                <w:rStyle w:val="FontStyle18"/>
                <w:sz w:val="28"/>
                <w:szCs w:val="22"/>
              </w:rPr>
              <w:t xml:space="preserve">Участие в установочной конференции. </w:t>
            </w:r>
          </w:p>
          <w:p w:rsidR="00D77C73" w:rsidRPr="00204993" w:rsidRDefault="00D77C73" w:rsidP="00DE3CF8">
            <w:pPr>
              <w:pStyle w:val="Style2"/>
              <w:widowControl/>
              <w:tabs>
                <w:tab w:val="left" w:pos="691"/>
              </w:tabs>
              <w:spacing w:line="240" w:lineRule="auto"/>
              <w:ind w:firstLine="284"/>
              <w:rPr>
                <w:rStyle w:val="FontStyle18"/>
                <w:sz w:val="28"/>
                <w:szCs w:val="22"/>
              </w:rPr>
            </w:pPr>
            <w:r w:rsidRPr="00204993">
              <w:rPr>
                <w:rStyle w:val="FontStyle18"/>
                <w:sz w:val="28"/>
                <w:szCs w:val="22"/>
              </w:rPr>
              <w:t>Знакомство с базой практики, педагогическим коллективом, учащимися (режим работы, правила внутреннего распорядка, устав образовательного у</w:t>
            </w:r>
            <w:r w:rsidRPr="00204993">
              <w:rPr>
                <w:rStyle w:val="FontStyle18"/>
                <w:sz w:val="28"/>
                <w:szCs w:val="22"/>
              </w:rPr>
              <w:t>ч</w:t>
            </w:r>
            <w:r w:rsidRPr="00204993">
              <w:rPr>
                <w:rStyle w:val="FontStyle18"/>
                <w:sz w:val="28"/>
                <w:szCs w:val="22"/>
              </w:rPr>
              <w:t>реждения, основные направления и особенности учебно-воспитательного процесса)</w:t>
            </w:r>
          </w:p>
          <w:p w:rsidR="00D77C73" w:rsidRPr="00204993" w:rsidRDefault="00D77C73" w:rsidP="00DE3CF8">
            <w:pPr>
              <w:pStyle w:val="Style2"/>
              <w:widowControl/>
              <w:tabs>
                <w:tab w:val="left" w:pos="691"/>
              </w:tabs>
              <w:spacing w:line="240" w:lineRule="auto"/>
              <w:ind w:firstLine="284"/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77C73" w:rsidRPr="00204993" w:rsidRDefault="00D77C73" w:rsidP="00DE3CF8">
            <w:pPr>
              <w:jc w:val="center"/>
            </w:pPr>
            <w:r w:rsidRPr="00204993">
              <w:t>8</w:t>
            </w:r>
          </w:p>
        </w:tc>
      </w:tr>
      <w:tr w:rsidR="00D77C73" w:rsidRPr="00204993" w:rsidTr="00CC2893">
        <w:tc>
          <w:tcPr>
            <w:tcW w:w="1101" w:type="dxa"/>
          </w:tcPr>
          <w:p w:rsidR="00D77C73" w:rsidRPr="00204993" w:rsidRDefault="00D77C73" w:rsidP="00DE3CF8">
            <w:pPr>
              <w:jc w:val="center"/>
            </w:pPr>
          </w:p>
        </w:tc>
        <w:tc>
          <w:tcPr>
            <w:tcW w:w="6662" w:type="dxa"/>
          </w:tcPr>
          <w:p w:rsidR="00D77C73" w:rsidRPr="00204993" w:rsidRDefault="00D77C73" w:rsidP="00DE3CF8">
            <w:pPr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Анализ обеспеченности базовыми и альтернати</w:t>
            </w:r>
            <w:r w:rsidRPr="00204993">
              <w:rPr>
                <w:rStyle w:val="FontStyle18"/>
                <w:sz w:val="28"/>
                <w:szCs w:val="28"/>
              </w:rPr>
              <w:t>в</w:t>
            </w:r>
            <w:r w:rsidRPr="00204993">
              <w:rPr>
                <w:rStyle w:val="FontStyle18"/>
                <w:sz w:val="28"/>
                <w:szCs w:val="28"/>
              </w:rPr>
              <w:t>ными учебниками, учебно-методической литерат</w:t>
            </w:r>
            <w:r w:rsidRPr="00204993">
              <w:rPr>
                <w:rStyle w:val="FontStyle18"/>
                <w:sz w:val="28"/>
                <w:szCs w:val="28"/>
              </w:rPr>
              <w:t>у</w:t>
            </w:r>
            <w:r w:rsidRPr="00204993">
              <w:rPr>
                <w:rStyle w:val="FontStyle18"/>
                <w:sz w:val="28"/>
                <w:szCs w:val="28"/>
              </w:rPr>
              <w:t>рой дисциплины ОБЖ</w:t>
            </w:r>
          </w:p>
          <w:p w:rsidR="00D77C73" w:rsidRPr="00204993" w:rsidRDefault="00D77C73" w:rsidP="00DE3CF8">
            <w:pPr>
              <w:ind w:firstLine="284"/>
              <w:jc w:val="both"/>
              <w:rPr>
                <w:rStyle w:val="FontStyle18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77C73" w:rsidRPr="00204993" w:rsidRDefault="00D77C73" w:rsidP="00DE3CF8">
            <w:pPr>
              <w:jc w:val="center"/>
            </w:pPr>
            <w:r w:rsidRPr="00204993">
              <w:t>8</w:t>
            </w:r>
          </w:p>
        </w:tc>
      </w:tr>
      <w:tr w:rsidR="00D77C73" w:rsidRPr="00204993" w:rsidTr="00CC2893">
        <w:tc>
          <w:tcPr>
            <w:tcW w:w="1101" w:type="dxa"/>
          </w:tcPr>
          <w:p w:rsidR="00D77C73" w:rsidRPr="00204993" w:rsidRDefault="00D77C73" w:rsidP="00DE3CF8">
            <w:pPr>
              <w:jc w:val="center"/>
            </w:pPr>
          </w:p>
        </w:tc>
        <w:tc>
          <w:tcPr>
            <w:tcW w:w="6662" w:type="dxa"/>
          </w:tcPr>
          <w:p w:rsidR="00D77C73" w:rsidRPr="00204993" w:rsidRDefault="00D77C73" w:rsidP="00DE3CF8">
            <w:pPr>
              <w:ind w:firstLine="284"/>
              <w:jc w:val="both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Составление примерной программы деятельности на период прохождения педагогической практики</w:t>
            </w:r>
          </w:p>
          <w:p w:rsidR="00D77C73" w:rsidRPr="00204993" w:rsidRDefault="00D77C73" w:rsidP="00DE3CF8">
            <w:pPr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77C73" w:rsidRPr="00204993" w:rsidRDefault="00D77C73" w:rsidP="00DE3CF8">
            <w:pPr>
              <w:jc w:val="center"/>
            </w:pPr>
            <w:r>
              <w:t>17</w:t>
            </w:r>
          </w:p>
        </w:tc>
      </w:tr>
      <w:tr w:rsidR="00D77C73" w:rsidRPr="00204993" w:rsidTr="00CC2893">
        <w:tc>
          <w:tcPr>
            <w:tcW w:w="1101" w:type="dxa"/>
          </w:tcPr>
          <w:p w:rsidR="00D77C73" w:rsidRPr="00204993" w:rsidRDefault="00D77C73" w:rsidP="00DE3CF8">
            <w:pPr>
              <w:jc w:val="center"/>
            </w:pPr>
          </w:p>
        </w:tc>
        <w:tc>
          <w:tcPr>
            <w:tcW w:w="6662" w:type="dxa"/>
          </w:tcPr>
          <w:p w:rsidR="00D77C73" w:rsidRPr="00204993" w:rsidRDefault="00D77C73" w:rsidP="00DE3CF8">
            <w:pPr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Разработка плана-графика проведения пробных и з</w:t>
            </w:r>
            <w:r w:rsidRPr="00204993">
              <w:rPr>
                <w:rStyle w:val="FontStyle18"/>
                <w:sz w:val="28"/>
                <w:szCs w:val="28"/>
              </w:rPr>
              <w:t>а</w:t>
            </w:r>
            <w:r w:rsidRPr="00204993">
              <w:rPr>
                <w:rStyle w:val="FontStyle18"/>
                <w:sz w:val="28"/>
                <w:szCs w:val="28"/>
              </w:rPr>
              <w:t>четных уроков в период педагогической практики и представление его курсовому руководителю и мет</w:t>
            </w:r>
            <w:r w:rsidRPr="00204993">
              <w:rPr>
                <w:rStyle w:val="FontStyle18"/>
                <w:sz w:val="28"/>
                <w:szCs w:val="28"/>
              </w:rPr>
              <w:t>о</w:t>
            </w:r>
            <w:r w:rsidRPr="00204993">
              <w:rPr>
                <w:rStyle w:val="FontStyle18"/>
                <w:sz w:val="28"/>
                <w:szCs w:val="28"/>
              </w:rPr>
              <w:t>дистам</w:t>
            </w:r>
          </w:p>
          <w:p w:rsidR="00D77C73" w:rsidRPr="00204993" w:rsidRDefault="00D77C73" w:rsidP="00DE3CF8">
            <w:pPr>
              <w:jc w:val="both"/>
              <w:rPr>
                <w:rStyle w:val="FontStyle18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77C73" w:rsidRPr="00204993" w:rsidRDefault="00D77C73" w:rsidP="00DE3CF8">
            <w:pPr>
              <w:jc w:val="center"/>
            </w:pPr>
            <w:r w:rsidRPr="00204993">
              <w:t>12</w:t>
            </w:r>
          </w:p>
        </w:tc>
      </w:tr>
      <w:tr w:rsidR="00D77C73" w:rsidRPr="00204993" w:rsidTr="00CC2893">
        <w:tc>
          <w:tcPr>
            <w:tcW w:w="1101" w:type="dxa"/>
          </w:tcPr>
          <w:p w:rsidR="00D77C73" w:rsidRPr="00204993" w:rsidRDefault="00D77C73" w:rsidP="00DE3CF8">
            <w:pPr>
              <w:jc w:val="center"/>
            </w:pPr>
          </w:p>
        </w:tc>
        <w:tc>
          <w:tcPr>
            <w:tcW w:w="6662" w:type="dxa"/>
          </w:tcPr>
          <w:p w:rsidR="00D77C73" w:rsidRPr="00204993" w:rsidRDefault="00D77C73" w:rsidP="00DE3CF8">
            <w:pPr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Разработка плана-графика пробных и зачетных во</w:t>
            </w:r>
            <w:r w:rsidRPr="00204993">
              <w:rPr>
                <w:rStyle w:val="FontStyle18"/>
                <w:sz w:val="28"/>
                <w:szCs w:val="28"/>
              </w:rPr>
              <w:t>с</w:t>
            </w:r>
            <w:r w:rsidRPr="00204993">
              <w:rPr>
                <w:rStyle w:val="FontStyle18"/>
                <w:sz w:val="28"/>
                <w:szCs w:val="28"/>
              </w:rPr>
              <w:t>питательных мероприятий и представление его ку</w:t>
            </w:r>
            <w:r w:rsidRPr="00204993">
              <w:rPr>
                <w:rStyle w:val="FontStyle18"/>
                <w:sz w:val="28"/>
                <w:szCs w:val="28"/>
              </w:rPr>
              <w:t>р</w:t>
            </w:r>
            <w:r w:rsidRPr="00204993">
              <w:rPr>
                <w:rStyle w:val="FontStyle18"/>
                <w:sz w:val="28"/>
                <w:szCs w:val="28"/>
              </w:rPr>
              <w:t>совому руководителю и методистам</w:t>
            </w:r>
          </w:p>
          <w:p w:rsidR="00D77C73" w:rsidRPr="00204993" w:rsidRDefault="00D77C73" w:rsidP="00DE3CF8">
            <w:pPr>
              <w:jc w:val="both"/>
              <w:rPr>
                <w:rStyle w:val="FontStyle18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77C73" w:rsidRPr="00204993" w:rsidRDefault="00D77C73" w:rsidP="00DE3CF8">
            <w:pPr>
              <w:jc w:val="center"/>
            </w:pPr>
            <w:r>
              <w:t>12</w:t>
            </w:r>
          </w:p>
        </w:tc>
      </w:tr>
      <w:tr w:rsidR="00D77C73" w:rsidRPr="00204993" w:rsidTr="00CC2893">
        <w:tc>
          <w:tcPr>
            <w:tcW w:w="1101" w:type="dxa"/>
          </w:tcPr>
          <w:p w:rsidR="00D77C73" w:rsidRPr="00204993" w:rsidRDefault="00D77C73" w:rsidP="00DE3CF8">
            <w:pPr>
              <w:jc w:val="center"/>
            </w:pPr>
          </w:p>
        </w:tc>
        <w:tc>
          <w:tcPr>
            <w:tcW w:w="6662" w:type="dxa"/>
          </w:tcPr>
          <w:p w:rsidR="00D77C73" w:rsidRPr="00204993" w:rsidRDefault="00D77C73" w:rsidP="00DE3CF8">
            <w:pPr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Разработка конспектов пробных и зачетных уроков, по предмету ОБЖ</w:t>
            </w:r>
          </w:p>
          <w:p w:rsidR="00D77C73" w:rsidRPr="00204993" w:rsidRDefault="00D77C73" w:rsidP="00DE3CF8">
            <w:pPr>
              <w:jc w:val="both"/>
              <w:rPr>
                <w:rStyle w:val="FontStyle18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77C73" w:rsidRPr="00204993" w:rsidRDefault="00D77C73" w:rsidP="00DE3CF8">
            <w:pPr>
              <w:jc w:val="center"/>
            </w:pPr>
            <w:r>
              <w:t>21</w:t>
            </w:r>
          </w:p>
        </w:tc>
      </w:tr>
      <w:tr w:rsidR="00D77C73" w:rsidRPr="00204993" w:rsidTr="00CC2893">
        <w:tc>
          <w:tcPr>
            <w:tcW w:w="1101" w:type="dxa"/>
          </w:tcPr>
          <w:p w:rsidR="00D77C73" w:rsidRPr="00204993" w:rsidRDefault="00D77C73" w:rsidP="00DE3CF8">
            <w:pPr>
              <w:jc w:val="center"/>
            </w:pPr>
          </w:p>
        </w:tc>
        <w:tc>
          <w:tcPr>
            <w:tcW w:w="6662" w:type="dxa"/>
          </w:tcPr>
          <w:p w:rsidR="00D77C73" w:rsidRPr="00204993" w:rsidRDefault="00D77C73" w:rsidP="00DE3CF8">
            <w:pPr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Подготовка и проведение пробных и зачетных ур</w:t>
            </w:r>
            <w:r w:rsidRPr="00204993">
              <w:rPr>
                <w:rStyle w:val="FontStyle18"/>
                <w:sz w:val="28"/>
                <w:szCs w:val="28"/>
              </w:rPr>
              <w:t>о</w:t>
            </w:r>
            <w:r w:rsidRPr="00204993">
              <w:rPr>
                <w:rStyle w:val="FontStyle18"/>
                <w:sz w:val="28"/>
                <w:szCs w:val="28"/>
              </w:rPr>
              <w:t>ков по дисциплине ОБЖ</w:t>
            </w:r>
          </w:p>
          <w:p w:rsidR="00D77C73" w:rsidRPr="00204993" w:rsidRDefault="00D77C73" w:rsidP="00DE3CF8">
            <w:pPr>
              <w:jc w:val="both"/>
              <w:rPr>
                <w:rStyle w:val="FontStyle18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77C73" w:rsidRPr="00204993" w:rsidRDefault="00D77C73" w:rsidP="00DE3CF8">
            <w:pPr>
              <w:jc w:val="center"/>
            </w:pPr>
            <w:r w:rsidRPr="00204993">
              <w:t>в течение пра</w:t>
            </w:r>
            <w:r w:rsidRPr="00204993">
              <w:t>к</w:t>
            </w:r>
            <w:r w:rsidRPr="00204993">
              <w:t>тики</w:t>
            </w:r>
          </w:p>
        </w:tc>
      </w:tr>
      <w:tr w:rsidR="00D77C73" w:rsidRPr="00204993" w:rsidTr="00CC2893">
        <w:tc>
          <w:tcPr>
            <w:tcW w:w="1101" w:type="dxa"/>
          </w:tcPr>
          <w:p w:rsidR="00D77C73" w:rsidRPr="00204993" w:rsidRDefault="00D77C73" w:rsidP="00DE3CF8">
            <w:pPr>
              <w:jc w:val="center"/>
            </w:pPr>
          </w:p>
        </w:tc>
        <w:tc>
          <w:tcPr>
            <w:tcW w:w="6662" w:type="dxa"/>
          </w:tcPr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Методическая деятельность (наблюдение и анализ профессиональной деятельности специалистов баз</w:t>
            </w:r>
            <w:r w:rsidRPr="00204993">
              <w:rPr>
                <w:sz w:val="28"/>
                <w:szCs w:val="28"/>
              </w:rPr>
              <w:t>о</w:t>
            </w:r>
            <w:r w:rsidRPr="00204993">
              <w:rPr>
                <w:sz w:val="28"/>
                <w:szCs w:val="28"/>
              </w:rPr>
              <w:t>вого учреждения), участие в совершенствовании учебных курсов по ОБЖ</w:t>
            </w:r>
          </w:p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77C73" w:rsidRPr="00204993" w:rsidRDefault="00D77C73" w:rsidP="00DE3CF8">
            <w:pPr>
              <w:jc w:val="center"/>
            </w:pPr>
            <w:r>
              <w:t>21</w:t>
            </w:r>
          </w:p>
        </w:tc>
      </w:tr>
      <w:tr w:rsidR="00D77C73" w:rsidRPr="00204993" w:rsidTr="00CC2893">
        <w:tc>
          <w:tcPr>
            <w:tcW w:w="1101" w:type="dxa"/>
          </w:tcPr>
          <w:p w:rsidR="00D77C73" w:rsidRPr="00204993" w:rsidRDefault="00D77C73" w:rsidP="00DE3CF8">
            <w:pPr>
              <w:jc w:val="center"/>
            </w:pPr>
          </w:p>
        </w:tc>
        <w:tc>
          <w:tcPr>
            <w:tcW w:w="6662" w:type="dxa"/>
          </w:tcPr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Изучение состояния внеклассной работы по пре</w:t>
            </w:r>
            <w:r w:rsidRPr="00204993">
              <w:rPr>
                <w:rStyle w:val="FontStyle18"/>
                <w:sz w:val="28"/>
                <w:szCs w:val="28"/>
              </w:rPr>
              <w:t>д</w:t>
            </w:r>
            <w:r w:rsidRPr="00204993">
              <w:rPr>
                <w:rStyle w:val="FontStyle18"/>
                <w:sz w:val="28"/>
                <w:szCs w:val="28"/>
              </w:rPr>
              <w:t>мету ОБЖ.</w:t>
            </w:r>
          </w:p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Организация воспитательной работы в соответс</w:t>
            </w:r>
            <w:r w:rsidRPr="00204993">
              <w:rPr>
                <w:rStyle w:val="FontStyle18"/>
                <w:sz w:val="28"/>
                <w:szCs w:val="28"/>
              </w:rPr>
              <w:t>т</w:t>
            </w:r>
            <w:r w:rsidRPr="00204993">
              <w:rPr>
                <w:rStyle w:val="FontStyle18"/>
                <w:sz w:val="28"/>
                <w:szCs w:val="28"/>
              </w:rPr>
              <w:t>вии с планом классного руководителя, психолога, з</w:t>
            </w:r>
            <w:r w:rsidRPr="00204993">
              <w:rPr>
                <w:rStyle w:val="FontStyle18"/>
                <w:sz w:val="28"/>
                <w:szCs w:val="28"/>
              </w:rPr>
              <w:t>а</w:t>
            </w:r>
            <w:r w:rsidRPr="00204993">
              <w:rPr>
                <w:rStyle w:val="FontStyle18"/>
                <w:sz w:val="28"/>
                <w:szCs w:val="28"/>
              </w:rPr>
              <w:t>вуча по воспитательной работе</w:t>
            </w:r>
          </w:p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77C73" w:rsidRPr="00204993" w:rsidRDefault="00D77C73" w:rsidP="00DE3CF8">
            <w:pPr>
              <w:jc w:val="center"/>
            </w:pPr>
            <w:r w:rsidRPr="00204993">
              <w:t>в течение пра</w:t>
            </w:r>
            <w:r w:rsidRPr="00204993">
              <w:t>к</w:t>
            </w:r>
            <w:r w:rsidRPr="00204993">
              <w:t>тики</w:t>
            </w:r>
          </w:p>
        </w:tc>
      </w:tr>
      <w:tr w:rsidR="00D77C73" w:rsidRPr="00204993" w:rsidTr="00CC2893">
        <w:tc>
          <w:tcPr>
            <w:tcW w:w="1101" w:type="dxa"/>
          </w:tcPr>
          <w:p w:rsidR="00D77C73" w:rsidRPr="00204993" w:rsidRDefault="00D77C73" w:rsidP="00DE3CF8">
            <w:pPr>
              <w:jc w:val="center"/>
            </w:pPr>
          </w:p>
        </w:tc>
        <w:tc>
          <w:tcPr>
            <w:tcW w:w="6662" w:type="dxa"/>
          </w:tcPr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Разработка конспектов факультативных занятий и других внеклассных мероприятий по предмету ОБЖ и физической культуре</w:t>
            </w:r>
          </w:p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rStyle w:val="FontStyle18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77C73" w:rsidRPr="00204993" w:rsidRDefault="00D77C73" w:rsidP="00DE3CF8">
            <w:pPr>
              <w:jc w:val="center"/>
            </w:pPr>
            <w:r>
              <w:t>8</w:t>
            </w:r>
          </w:p>
        </w:tc>
      </w:tr>
      <w:tr w:rsidR="00D77C73" w:rsidRPr="00204993" w:rsidTr="00CC2893">
        <w:tc>
          <w:tcPr>
            <w:tcW w:w="1101" w:type="dxa"/>
          </w:tcPr>
          <w:p w:rsidR="00D77C73" w:rsidRPr="00204993" w:rsidRDefault="00D77C73" w:rsidP="00DE3CF8">
            <w:pPr>
              <w:jc w:val="both"/>
            </w:pPr>
          </w:p>
        </w:tc>
        <w:tc>
          <w:tcPr>
            <w:tcW w:w="6662" w:type="dxa"/>
          </w:tcPr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Подготовка и проведение внеклассной работы по предмету.</w:t>
            </w:r>
          </w:p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Проведение индивидуальной работы с учащимися с целью сбора и анализа фактических данных для выполнения заданий по педагогике, психологии</w:t>
            </w:r>
          </w:p>
          <w:p w:rsidR="00D77C73" w:rsidRPr="00204993" w:rsidRDefault="00D77C73" w:rsidP="00DE3CF8">
            <w:pPr>
              <w:tabs>
                <w:tab w:val="left" w:pos="7230"/>
              </w:tabs>
              <w:ind w:firstLine="284"/>
              <w:jc w:val="both"/>
              <w:rPr>
                <w:rStyle w:val="FontStyle18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77C73" w:rsidRPr="00204993" w:rsidRDefault="00D77C73" w:rsidP="00DE3CF8">
            <w:pPr>
              <w:jc w:val="center"/>
            </w:pPr>
            <w:r>
              <w:t>8</w:t>
            </w:r>
          </w:p>
        </w:tc>
      </w:tr>
      <w:tr w:rsidR="00D77C73" w:rsidRPr="00204993" w:rsidTr="00CC2893">
        <w:tc>
          <w:tcPr>
            <w:tcW w:w="1101" w:type="dxa"/>
          </w:tcPr>
          <w:p w:rsidR="00D77C73" w:rsidRPr="00204993" w:rsidRDefault="00D77C73" w:rsidP="00DE3CF8">
            <w:pPr>
              <w:jc w:val="both"/>
            </w:pPr>
          </w:p>
        </w:tc>
        <w:tc>
          <w:tcPr>
            <w:tcW w:w="6662" w:type="dxa"/>
          </w:tcPr>
          <w:p w:rsidR="00D77C73" w:rsidRPr="00204993" w:rsidRDefault="00D77C73" w:rsidP="00DE3CF8">
            <w:pPr>
              <w:ind w:firstLine="284"/>
              <w:jc w:val="both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Подготовка и проведение различных форм орган</w:t>
            </w:r>
            <w:r w:rsidRPr="00204993">
              <w:rPr>
                <w:sz w:val="28"/>
                <w:szCs w:val="28"/>
              </w:rPr>
              <w:t>и</w:t>
            </w:r>
            <w:r w:rsidRPr="00204993">
              <w:rPr>
                <w:sz w:val="28"/>
                <w:szCs w:val="28"/>
              </w:rPr>
              <w:t>зации учебной деятельности с использованием с</w:t>
            </w:r>
            <w:r w:rsidRPr="00204993">
              <w:rPr>
                <w:sz w:val="28"/>
                <w:szCs w:val="28"/>
              </w:rPr>
              <w:t>о</w:t>
            </w:r>
            <w:r w:rsidRPr="00204993">
              <w:rPr>
                <w:sz w:val="28"/>
                <w:szCs w:val="28"/>
              </w:rPr>
              <w:t>временных методов активного обучения в образов</w:t>
            </w:r>
            <w:r w:rsidRPr="00204993">
              <w:rPr>
                <w:sz w:val="28"/>
                <w:szCs w:val="28"/>
              </w:rPr>
              <w:t>а</w:t>
            </w:r>
            <w:r w:rsidRPr="00204993">
              <w:rPr>
                <w:sz w:val="28"/>
                <w:szCs w:val="28"/>
              </w:rPr>
              <w:t xml:space="preserve">тельной области безопасности жизнедеятельности </w:t>
            </w:r>
          </w:p>
          <w:p w:rsidR="00D77C73" w:rsidRPr="00204993" w:rsidRDefault="00D77C73" w:rsidP="00DE3CF8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77C73" w:rsidRPr="00204993" w:rsidRDefault="00D77C73" w:rsidP="00DE3CF8">
            <w:pPr>
              <w:jc w:val="center"/>
            </w:pPr>
            <w:r>
              <w:t>16</w:t>
            </w:r>
          </w:p>
        </w:tc>
      </w:tr>
      <w:tr w:rsidR="00D77C73" w:rsidRPr="00204993" w:rsidTr="00CC2893">
        <w:tc>
          <w:tcPr>
            <w:tcW w:w="1101" w:type="dxa"/>
          </w:tcPr>
          <w:p w:rsidR="00D77C73" w:rsidRPr="00204993" w:rsidRDefault="00D77C73" w:rsidP="00DE3CF8">
            <w:pPr>
              <w:jc w:val="both"/>
            </w:pPr>
          </w:p>
          <w:p w:rsidR="00D77C73" w:rsidRPr="00204993" w:rsidRDefault="00D77C73" w:rsidP="00DE3CF8">
            <w:pPr>
              <w:jc w:val="both"/>
            </w:pPr>
          </w:p>
        </w:tc>
        <w:tc>
          <w:tcPr>
            <w:tcW w:w="6662" w:type="dxa"/>
          </w:tcPr>
          <w:p w:rsidR="00D77C73" w:rsidRPr="00204993" w:rsidRDefault="00D77C73" w:rsidP="00DE3CF8">
            <w:pPr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Участие в работе методических семинаров по предмету, по воспитательной работе, методических объединений учителей, семинара классных руков</w:t>
            </w:r>
            <w:r w:rsidRPr="00204993">
              <w:rPr>
                <w:rStyle w:val="FontStyle18"/>
                <w:sz w:val="28"/>
                <w:szCs w:val="28"/>
              </w:rPr>
              <w:t>о</w:t>
            </w:r>
            <w:r w:rsidRPr="00204993">
              <w:rPr>
                <w:rStyle w:val="FontStyle18"/>
                <w:sz w:val="28"/>
                <w:szCs w:val="28"/>
              </w:rPr>
              <w:t>дителей, проводимой преподавателями образов</w:t>
            </w:r>
            <w:r w:rsidRPr="00204993">
              <w:rPr>
                <w:rStyle w:val="FontStyle18"/>
                <w:sz w:val="28"/>
                <w:szCs w:val="28"/>
              </w:rPr>
              <w:t>а</w:t>
            </w:r>
            <w:r w:rsidRPr="00204993">
              <w:rPr>
                <w:rStyle w:val="FontStyle18"/>
                <w:sz w:val="28"/>
                <w:szCs w:val="28"/>
              </w:rPr>
              <w:t>тельных учреждений в период педагогической пра</w:t>
            </w:r>
            <w:r w:rsidRPr="00204993">
              <w:rPr>
                <w:rStyle w:val="FontStyle18"/>
                <w:sz w:val="28"/>
                <w:szCs w:val="28"/>
              </w:rPr>
              <w:t>к</w:t>
            </w:r>
            <w:r w:rsidRPr="00204993">
              <w:rPr>
                <w:rStyle w:val="FontStyle18"/>
                <w:sz w:val="28"/>
                <w:szCs w:val="28"/>
              </w:rPr>
              <w:t>тики</w:t>
            </w:r>
          </w:p>
          <w:p w:rsidR="00D77C73" w:rsidRPr="00204993" w:rsidRDefault="00D77C73" w:rsidP="00DE3CF8">
            <w:pPr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77C73" w:rsidRPr="00204993" w:rsidRDefault="00D77C73" w:rsidP="00DE3CF8">
            <w:pPr>
              <w:jc w:val="center"/>
            </w:pPr>
            <w:r w:rsidRPr="00204993">
              <w:t>12</w:t>
            </w:r>
          </w:p>
        </w:tc>
      </w:tr>
      <w:tr w:rsidR="00D77C73" w:rsidRPr="00204993" w:rsidTr="00CC2893">
        <w:tc>
          <w:tcPr>
            <w:tcW w:w="1101" w:type="dxa"/>
          </w:tcPr>
          <w:p w:rsidR="00D77C73" w:rsidRPr="00204993" w:rsidRDefault="00D77C73" w:rsidP="00DE3CF8">
            <w:pPr>
              <w:jc w:val="both"/>
            </w:pPr>
          </w:p>
        </w:tc>
        <w:tc>
          <w:tcPr>
            <w:tcW w:w="6662" w:type="dxa"/>
          </w:tcPr>
          <w:p w:rsidR="00D77C73" w:rsidRPr="00204993" w:rsidRDefault="00D77C73" w:rsidP="00DE3CF8">
            <w:pPr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Научно-исследовательская деятельность (консул</w:t>
            </w:r>
            <w:r w:rsidRPr="00204993">
              <w:rPr>
                <w:sz w:val="28"/>
                <w:szCs w:val="28"/>
              </w:rPr>
              <w:t>ь</w:t>
            </w:r>
            <w:r w:rsidRPr="00204993">
              <w:rPr>
                <w:sz w:val="28"/>
                <w:szCs w:val="28"/>
              </w:rPr>
              <w:t>тации с научным руководителем по программе нау</w:t>
            </w:r>
            <w:r w:rsidRPr="00204993">
              <w:rPr>
                <w:sz w:val="28"/>
                <w:szCs w:val="28"/>
              </w:rPr>
              <w:t>ч</w:t>
            </w:r>
            <w:r w:rsidRPr="00204993">
              <w:rPr>
                <w:sz w:val="28"/>
                <w:szCs w:val="28"/>
              </w:rPr>
              <w:t>но-исследовательского эксперимента, составление библиографии по теме дипломной работы, р</w:t>
            </w:r>
            <w:r w:rsidRPr="00204993">
              <w:rPr>
                <w:rStyle w:val="FontStyle25"/>
                <w:sz w:val="28"/>
                <w:szCs w:val="28"/>
              </w:rPr>
              <w:t>абота по сбору и обработке практического материала по э</w:t>
            </w:r>
            <w:r w:rsidRPr="00204993">
              <w:rPr>
                <w:rStyle w:val="FontStyle25"/>
                <w:sz w:val="28"/>
                <w:szCs w:val="28"/>
              </w:rPr>
              <w:t>м</w:t>
            </w:r>
            <w:r w:rsidRPr="00204993">
              <w:rPr>
                <w:rStyle w:val="FontStyle25"/>
                <w:sz w:val="28"/>
                <w:szCs w:val="28"/>
              </w:rPr>
              <w:t>пирической главе и пр.)</w:t>
            </w:r>
          </w:p>
          <w:p w:rsidR="00D77C73" w:rsidRPr="00204993" w:rsidRDefault="00D77C73" w:rsidP="00DE3CF8">
            <w:pPr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77C73" w:rsidRPr="00204993" w:rsidRDefault="00D77C73" w:rsidP="00DE3CF8">
            <w:pPr>
              <w:jc w:val="center"/>
            </w:pPr>
            <w:r w:rsidRPr="00204993">
              <w:t>24</w:t>
            </w:r>
          </w:p>
        </w:tc>
      </w:tr>
      <w:tr w:rsidR="00D77C73" w:rsidRPr="00204993" w:rsidTr="00CC2893">
        <w:tc>
          <w:tcPr>
            <w:tcW w:w="1101" w:type="dxa"/>
          </w:tcPr>
          <w:p w:rsidR="00D77C73" w:rsidRPr="00204993" w:rsidRDefault="00D77C73" w:rsidP="00DE3CF8">
            <w:pPr>
              <w:jc w:val="both"/>
            </w:pPr>
          </w:p>
        </w:tc>
        <w:tc>
          <w:tcPr>
            <w:tcW w:w="6662" w:type="dxa"/>
          </w:tcPr>
          <w:p w:rsidR="00D77C73" w:rsidRPr="00204993" w:rsidRDefault="00D77C73" w:rsidP="00DE3CF8">
            <w:pPr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Оформление отчетной документации.</w:t>
            </w:r>
          </w:p>
          <w:p w:rsidR="00D77C73" w:rsidRPr="00204993" w:rsidRDefault="00D77C73" w:rsidP="00DE3CF8">
            <w:pPr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Составление плана по саморазвитию професси</w:t>
            </w:r>
            <w:r w:rsidRPr="00204993">
              <w:rPr>
                <w:rStyle w:val="FontStyle18"/>
                <w:sz w:val="28"/>
                <w:szCs w:val="28"/>
              </w:rPr>
              <w:t>о</w:t>
            </w:r>
            <w:r w:rsidRPr="00204993">
              <w:rPr>
                <w:rStyle w:val="FontStyle18"/>
                <w:sz w:val="28"/>
                <w:szCs w:val="28"/>
              </w:rPr>
              <w:t>нальных умений и навыков</w:t>
            </w:r>
          </w:p>
          <w:p w:rsidR="00D77C73" w:rsidRPr="00204993" w:rsidRDefault="00D77C73" w:rsidP="00DE3CF8">
            <w:pPr>
              <w:ind w:firstLine="284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D77C73" w:rsidRPr="00204993" w:rsidRDefault="00D77C73" w:rsidP="00DE3CF8">
            <w:pPr>
              <w:jc w:val="center"/>
            </w:pPr>
            <w:r w:rsidRPr="00204993">
              <w:t>8</w:t>
            </w:r>
          </w:p>
        </w:tc>
      </w:tr>
      <w:tr w:rsidR="00D77C73" w:rsidRPr="00204993" w:rsidTr="00CC2893">
        <w:tc>
          <w:tcPr>
            <w:tcW w:w="1101" w:type="dxa"/>
          </w:tcPr>
          <w:p w:rsidR="00D77C73" w:rsidRPr="00204993" w:rsidRDefault="00D77C73" w:rsidP="00DE3CF8">
            <w:pPr>
              <w:jc w:val="both"/>
            </w:pPr>
          </w:p>
        </w:tc>
        <w:tc>
          <w:tcPr>
            <w:tcW w:w="6662" w:type="dxa"/>
          </w:tcPr>
          <w:p w:rsidR="00D77C73" w:rsidRPr="00204993" w:rsidRDefault="00D77C73" w:rsidP="00DE3CF8">
            <w:pPr>
              <w:ind w:firstLine="284"/>
              <w:jc w:val="both"/>
              <w:rPr>
                <w:rStyle w:val="FontStyle18"/>
                <w:sz w:val="28"/>
                <w:szCs w:val="28"/>
              </w:rPr>
            </w:pPr>
            <w:r w:rsidRPr="00204993">
              <w:rPr>
                <w:rStyle w:val="FontStyle18"/>
                <w:sz w:val="28"/>
                <w:szCs w:val="28"/>
              </w:rPr>
              <w:t>Подготовка доклада к итоговой конференции</w:t>
            </w:r>
          </w:p>
        </w:tc>
        <w:tc>
          <w:tcPr>
            <w:tcW w:w="1984" w:type="dxa"/>
            <w:gridSpan w:val="2"/>
          </w:tcPr>
          <w:p w:rsidR="00D77C73" w:rsidRPr="00204993" w:rsidRDefault="00D77C73" w:rsidP="00DE3CF8">
            <w:pPr>
              <w:jc w:val="center"/>
            </w:pPr>
            <w:r w:rsidRPr="00204993">
              <w:t>4</w:t>
            </w:r>
          </w:p>
        </w:tc>
      </w:tr>
    </w:tbl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  <w:r w:rsidRPr="00204993">
        <w:rPr>
          <w:b/>
          <w:sz w:val="28"/>
          <w:szCs w:val="28"/>
        </w:rPr>
        <w:t>7. Сведения о местах проведения практики</w:t>
      </w:r>
    </w:p>
    <w:p w:rsidR="00D77C73" w:rsidRPr="00204993" w:rsidRDefault="00D77C73" w:rsidP="00DE3CF8">
      <w:pPr>
        <w:ind w:firstLine="709"/>
        <w:jc w:val="both"/>
        <w:rPr>
          <w:sz w:val="28"/>
          <w:szCs w:val="28"/>
        </w:rPr>
      </w:pPr>
      <w:r w:rsidRPr="00204993">
        <w:rPr>
          <w:i/>
          <w:sz w:val="28"/>
          <w:szCs w:val="28"/>
        </w:rPr>
        <w:t xml:space="preserve">Педагогическая  практика </w:t>
      </w:r>
      <w:r w:rsidRPr="00204993">
        <w:rPr>
          <w:sz w:val="28"/>
          <w:szCs w:val="28"/>
        </w:rPr>
        <w:t xml:space="preserve">проводится на следующих базах: </w:t>
      </w:r>
    </w:p>
    <w:p w:rsidR="00D77C73" w:rsidRPr="00204993" w:rsidRDefault="00D77C73" w:rsidP="00DE3CF8">
      <w:pPr>
        <w:numPr>
          <w:ilvl w:val="0"/>
          <w:numId w:val="21"/>
        </w:numPr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 xml:space="preserve">МОУ гимназия №39; </w:t>
      </w:r>
    </w:p>
    <w:p w:rsidR="00D77C73" w:rsidRPr="00204993" w:rsidRDefault="00D77C73" w:rsidP="00DE3CF8">
      <w:pPr>
        <w:numPr>
          <w:ilvl w:val="0"/>
          <w:numId w:val="21"/>
        </w:numPr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 xml:space="preserve">МОУ гимназия №64; </w:t>
      </w:r>
    </w:p>
    <w:p w:rsidR="00D77C73" w:rsidRPr="00204993" w:rsidRDefault="00D77C73" w:rsidP="007F1E9D">
      <w:pPr>
        <w:jc w:val="both"/>
        <w:rPr>
          <w:sz w:val="28"/>
          <w:szCs w:val="28"/>
        </w:rPr>
      </w:pPr>
    </w:p>
    <w:p w:rsidR="00D77C73" w:rsidRPr="00204993" w:rsidRDefault="00D77C73" w:rsidP="00DE3CF8">
      <w:pPr>
        <w:jc w:val="both"/>
        <w:rPr>
          <w:sz w:val="28"/>
          <w:szCs w:val="28"/>
        </w:rPr>
      </w:pPr>
    </w:p>
    <w:p w:rsidR="00D77C73" w:rsidRPr="00204993" w:rsidRDefault="00D77C73" w:rsidP="00DE3CF8">
      <w:pPr>
        <w:ind w:firstLine="709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Сотрудничество с базовыми площадками педагогической практики осуществляется на основе договора с конкретным учреждением.</w:t>
      </w:r>
    </w:p>
    <w:p w:rsidR="00D77C73" w:rsidRDefault="00D77C73" w:rsidP="00DE3CF8">
      <w:pPr>
        <w:jc w:val="center"/>
        <w:rPr>
          <w:sz w:val="28"/>
          <w:szCs w:val="28"/>
        </w:rPr>
      </w:pPr>
    </w:p>
    <w:p w:rsidR="00D77C73" w:rsidRPr="00204993" w:rsidRDefault="00D77C73" w:rsidP="00DE3CF8">
      <w:pPr>
        <w:jc w:val="center"/>
        <w:rPr>
          <w:sz w:val="28"/>
          <w:szCs w:val="28"/>
        </w:rPr>
      </w:pPr>
    </w:p>
    <w:p w:rsidR="00D77C73" w:rsidRPr="00204993" w:rsidRDefault="00D77C73" w:rsidP="00DE3CF8">
      <w:pPr>
        <w:jc w:val="both"/>
        <w:rPr>
          <w:i/>
        </w:rPr>
      </w:pP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  <w:r w:rsidRPr="00204993">
        <w:rPr>
          <w:b/>
          <w:sz w:val="28"/>
          <w:szCs w:val="28"/>
        </w:rPr>
        <w:t>8. Перечень примерных заданий для выполнения в период практики</w:t>
      </w:r>
    </w:p>
    <w:p w:rsidR="00D77C73" w:rsidRPr="00204993" w:rsidRDefault="00D77C73" w:rsidP="00DE3CF8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Студенты проводят работу по индивидуальному, разработанному в пер</w:t>
      </w:r>
      <w:r w:rsidRPr="00204993">
        <w:rPr>
          <w:sz w:val="28"/>
          <w:szCs w:val="28"/>
        </w:rPr>
        <w:t>и</w:t>
      </w:r>
      <w:r w:rsidRPr="00204993">
        <w:rPr>
          <w:sz w:val="28"/>
          <w:szCs w:val="28"/>
        </w:rPr>
        <w:t>од подготовительного этапа практики, плану, куда входит:</w:t>
      </w: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numPr>
          <w:ilvl w:val="0"/>
          <w:numId w:val="22"/>
        </w:numPr>
        <w:tabs>
          <w:tab w:val="left" w:pos="0"/>
        </w:tabs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 xml:space="preserve">Изучение нормативной документации базы практики. </w:t>
      </w:r>
    </w:p>
    <w:p w:rsidR="00D77C73" w:rsidRPr="00204993" w:rsidRDefault="00D77C73" w:rsidP="00DE3CF8">
      <w:pPr>
        <w:numPr>
          <w:ilvl w:val="0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 xml:space="preserve"> Участие в совершенствовании программы по</w:t>
      </w:r>
      <w:r w:rsidRPr="00204993">
        <w:rPr>
          <w:rStyle w:val="FontStyle18"/>
          <w:sz w:val="28"/>
          <w:szCs w:val="28"/>
        </w:rPr>
        <w:t xml:space="preserve"> дисциплине ОБЖ</w:t>
      </w:r>
      <w:r w:rsidRPr="00204993">
        <w:rPr>
          <w:sz w:val="28"/>
          <w:szCs w:val="28"/>
        </w:rPr>
        <w:t>.</w:t>
      </w:r>
    </w:p>
    <w:p w:rsidR="00D77C73" w:rsidRPr="00204993" w:rsidRDefault="00D77C73" w:rsidP="00DE3CF8">
      <w:pPr>
        <w:numPr>
          <w:ilvl w:val="0"/>
          <w:numId w:val="22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 xml:space="preserve"> Подготовка и проведение различных форм организации учебной де</w:t>
      </w:r>
      <w:r w:rsidRPr="00204993">
        <w:rPr>
          <w:sz w:val="28"/>
          <w:szCs w:val="28"/>
        </w:rPr>
        <w:t>я</w:t>
      </w:r>
      <w:r w:rsidRPr="00204993">
        <w:rPr>
          <w:sz w:val="28"/>
          <w:szCs w:val="28"/>
        </w:rPr>
        <w:t>тельности с использованием современных методов активного обучения в о</w:t>
      </w:r>
      <w:r w:rsidRPr="00204993">
        <w:rPr>
          <w:sz w:val="28"/>
          <w:szCs w:val="28"/>
        </w:rPr>
        <w:t>б</w:t>
      </w:r>
      <w:r w:rsidRPr="00204993">
        <w:rPr>
          <w:sz w:val="28"/>
          <w:szCs w:val="28"/>
        </w:rPr>
        <w:t>ласти ОБЖ.</w:t>
      </w:r>
    </w:p>
    <w:p w:rsidR="00D77C73" w:rsidRPr="00204993" w:rsidRDefault="00D77C73" w:rsidP="00DE3CF8">
      <w:pPr>
        <w:numPr>
          <w:ilvl w:val="0"/>
          <w:numId w:val="1"/>
        </w:numPr>
        <w:tabs>
          <w:tab w:val="left" w:pos="0"/>
          <w:tab w:val="num" w:pos="786"/>
        </w:tabs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О</w:t>
      </w:r>
      <w:r w:rsidRPr="00204993">
        <w:rPr>
          <w:sz w:val="28"/>
          <w:szCs w:val="28"/>
          <w:shd w:val="clear" w:color="auto" w:fill="FFFFFF"/>
        </w:rPr>
        <w:t xml:space="preserve">рганизация работы </w:t>
      </w:r>
      <w:r w:rsidRPr="00204993">
        <w:rPr>
          <w:sz w:val="28"/>
          <w:szCs w:val="28"/>
        </w:rPr>
        <w:t xml:space="preserve">формированию ЗОЖ среди школьников </w:t>
      </w:r>
      <w:r w:rsidRPr="00204993">
        <w:rPr>
          <w:sz w:val="28"/>
          <w:szCs w:val="28"/>
          <w:shd w:val="clear" w:color="auto" w:fill="FFFFFF"/>
        </w:rPr>
        <w:t>(план</w:t>
      </w:r>
      <w:r w:rsidRPr="00204993">
        <w:rPr>
          <w:sz w:val="28"/>
          <w:szCs w:val="28"/>
          <w:shd w:val="clear" w:color="auto" w:fill="FFFFFF"/>
        </w:rPr>
        <w:t>и</w:t>
      </w:r>
      <w:r w:rsidRPr="00204993">
        <w:rPr>
          <w:sz w:val="28"/>
          <w:szCs w:val="28"/>
          <w:shd w:val="clear" w:color="auto" w:fill="FFFFFF"/>
        </w:rPr>
        <w:t>рование работы, изучение и отбор материала по теме, выбор наиболее эффе</w:t>
      </w:r>
      <w:r w:rsidRPr="00204993">
        <w:rPr>
          <w:sz w:val="28"/>
          <w:szCs w:val="28"/>
          <w:shd w:val="clear" w:color="auto" w:fill="FFFFFF"/>
        </w:rPr>
        <w:t>к</w:t>
      </w:r>
      <w:r w:rsidRPr="00204993">
        <w:rPr>
          <w:sz w:val="28"/>
          <w:szCs w:val="28"/>
          <w:shd w:val="clear" w:color="auto" w:fill="FFFFFF"/>
        </w:rPr>
        <w:t>тивных методов превентивной работы, оформления конспектов и т.п.). П</w:t>
      </w:r>
      <w:r w:rsidRPr="00204993">
        <w:rPr>
          <w:sz w:val="28"/>
          <w:szCs w:val="28"/>
        </w:rPr>
        <w:t>р</w:t>
      </w:r>
      <w:r w:rsidRPr="00204993">
        <w:rPr>
          <w:sz w:val="28"/>
          <w:szCs w:val="28"/>
        </w:rPr>
        <w:t>о</w:t>
      </w:r>
      <w:r w:rsidRPr="00204993">
        <w:rPr>
          <w:sz w:val="28"/>
          <w:szCs w:val="28"/>
        </w:rPr>
        <w:t>ведение профилактических бесед в образовательных учреждениях на разли</w:t>
      </w:r>
      <w:r w:rsidRPr="00204993">
        <w:rPr>
          <w:sz w:val="28"/>
          <w:szCs w:val="28"/>
        </w:rPr>
        <w:t>ч</w:t>
      </w:r>
      <w:r w:rsidRPr="00204993">
        <w:rPr>
          <w:sz w:val="28"/>
          <w:szCs w:val="28"/>
        </w:rPr>
        <w:t>ные темы, касающиеся профилактики девиантных форм поведения среди обучающихся.</w:t>
      </w:r>
    </w:p>
    <w:p w:rsidR="00D77C73" w:rsidRPr="00204993" w:rsidRDefault="00D77C73" w:rsidP="00DE3CF8">
      <w:pPr>
        <w:pStyle w:val="ListParagraph"/>
        <w:numPr>
          <w:ilvl w:val="0"/>
          <w:numId w:val="1"/>
        </w:numPr>
        <w:tabs>
          <w:tab w:val="left" w:pos="0"/>
          <w:tab w:val="num" w:pos="786"/>
        </w:tabs>
        <w:autoSpaceDE w:val="0"/>
        <w:autoSpaceDN w:val="0"/>
        <w:adjustRightInd w:val="0"/>
        <w:ind w:left="0" w:firstLine="426"/>
        <w:contextualSpacing/>
        <w:jc w:val="both"/>
        <w:rPr>
          <w:sz w:val="28"/>
          <w:szCs w:val="28"/>
        </w:rPr>
      </w:pPr>
      <w:r w:rsidRPr="00204993">
        <w:rPr>
          <w:sz w:val="28"/>
          <w:szCs w:val="28"/>
        </w:rPr>
        <w:t xml:space="preserve">Участие в конференциях, олимпиадах, семинарах, круглых столах и др. мероприятиях в области безопасности жизнедеятельности, проводимых на базе школ г. Уфа, а также на базе «БГПУ им. М.Акмуллы». </w:t>
      </w:r>
    </w:p>
    <w:p w:rsidR="00D77C73" w:rsidRPr="00204993" w:rsidRDefault="00D77C73" w:rsidP="00DE3CF8">
      <w:pPr>
        <w:numPr>
          <w:ilvl w:val="0"/>
          <w:numId w:val="1"/>
        </w:numPr>
        <w:tabs>
          <w:tab w:val="left" w:pos="0"/>
          <w:tab w:val="num" w:pos="786"/>
        </w:tabs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Организация активного досуга обучающихся (занятия физической культурой, спортивные игры, смотры-конкурсы и пр.).</w:t>
      </w:r>
    </w:p>
    <w:p w:rsidR="00D77C73" w:rsidRPr="00204993" w:rsidRDefault="00D77C73" w:rsidP="00DE3CF8">
      <w:pPr>
        <w:pStyle w:val="ListParagraph"/>
        <w:numPr>
          <w:ilvl w:val="0"/>
          <w:numId w:val="1"/>
        </w:numPr>
        <w:tabs>
          <w:tab w:val="clear" w:pos="1491"/>
          <w:tab w:val="left" w:pos="0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Научно-исследовательская деятельность (анализ и синтез научной и</w:t>
      </w:r>
      <w:r w:rsidRPr="00204993">
        <w:rPr>
          <w:sz w:val="28"/>
          <w:szCs w:val="28"/>
        </w:rPr>
        <w:t>н</w:t>
      </w:r>
      <w:r w:rsidRPr="00204993">
        <w:rPr>
          <w:sz w:val="28"/>
          <w:szCs w:val="28"/>
        </w:rPr>
        <w:t xml:space="preserve">формации по теме дипломной работы) и др. </w:t>
      </w:r>
    </w:p>
    <w:p w:rsidR="00D77C73" w:rsidRPr="00204993" w:rsidRDefault="00D77C73" w:rsidP="00DE3CF8">
      <w:pPr>
        <w:pStyle w:val="Style2"/>
        <w:widowControl/>
        <w:numPr>
          <w:ilvl w:val="0"/>
          <w:numId w:val="1"/>
        </w:numPr>
        <w:tabs>
          <w:tab w:val="left" w:pos="0"/>
          <w:tab w:val="left" w:pos="720"/>
        </w:tabs>
        <w:spacing w:line="240" w:lineRule="auto"/>
        <w:ind w:left="0" w:firstLine="426"/>
        <w:rPr>
          <w:rStyle w:val="FontStyle18"/>
          <w:sz w:val="28"/>
          <w:szCs w:val="28"/>
        </w:rPr>
      </w:pPr>
      <w:r w:rsidRPr="00204993">
        <w:rPr>
          <w:rStyle w:val="FontStyle18"/>
          <w:sz w:val="28"/>
          <w:szCs w:val="28"/>
        </w:rPr>
        <w:t>Выполнение отчета о выполнении заданий по педагогике.</w:t>
      </w:r>
    </w:p>
    <w:p w:rsidR="00D77C73" w:rsidRPr="00204993" w:rsidRDefault="00D77C73" w:rsidP="00DE3CF8">
      <w:pPr>
        <w:pStyle w:val="Style2"/>
        <w:widowControl/>
        <w:numPr>
          <w:ilvl w:val="0"/>
          <w:numId w:val="1"/>
        </w:numPr>
        <w:tabs>
          <w:tab w:val="left" w:pos="0"/>
          <w:tab w:val="left" w:pos="720"/>
        </w:tabs>
        <w:spacing w:line="240" w:lineRule="auto"/>
        <w:ind w:left="0" w:firstLine="426"/>
        <w:rPr>
          <w:rStyle w:val="FontStyle18"/>
          <w:sz w:val="28"/>
          <w:szCs w:val="28"/>
        </w:rPr>
      </w:pPr>
      <w:r w:rsidRPr="00204993">
        <w:rPr>
          <w:rStyle w:val="FontStyle18"/>
          <w:sz w:val="28"/>
          <w:szCs w:val="28"/>
        </w:rPr>
        <w:t>Выполнение отчета о выполнении заданий по психологии.</w:t>
      </w:r>
    </w:p>
    <w:p w:rsidR="00D77C73" w:rsidRPr="00204993" w:rsidRDefault="00D77C73" w:rsidP="00DE3CF8">
      <w:pPr>
        <w:pStyle w:val="Style2"/>
        <w:widowControl/>
        <w:numPr>
          <w:ilvl w:val="0"/>
          <w:numId w:val="1"/>
        </w:numPr>
        <w:tabs>
          <w:tab w:val="left" w:pos="0"/>
          <w:tab w:val="left" w:pos="720"/>
        </w:tabs>
        <w:spacing w:line="240" w:lineRule="auto"/>
        <w:ind w:left="0" w:firstLine="426"/>
        <w:rPr>
          <w:rStyle w:val="FontStyle18"/>
          <w:sz w:val="28"/>
          <w:szCs w:val="28"/>
        </w:rPr>
      </w:pPr>
      <w:r w:rsidRPr="00204993">
        <w:rPr>
          <w:rStyle w:val="FontStyle18"/>
          <w:sz w:val="28"/>
          <w:szCs w:val="28"/>
        </w:rPr>
        <w:t>Оформление контрольно-учетной книжки.</w:t>
      </w:r>
    </w:p>
    <w:p w:rsidR="00D77C73" w:rsidRPr="00204993" w:rsidRDefault="00D77C73" w:rsidP="00DE3CF8">
      <w:pPr>
        <w:pStyle w:val="Style2"/>
        <w:widowControl/>
        <w:tabs>
          <w:tab w:val="left" w:pos="0"/>
          <w:tab w:val="left" w:pos="720"/>
        </w:tabs>
        <w:spacing w:line="240" w:lineRule="auto"/>
        <w:rPr>
          <w:rStyle w:val="FontStyle18"/>
          <w:sz w:val="28"/>
          <w:szCs w:val="28"/>
        </w:rPr>
      </w:pP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  <w:r w:rsidRPr="00204993">
        <w:rPr>
          <w:b/>
          <w:sz w:val="28"/>
          <w:szCs w:val="28"/>
        </w:rPr>
        <w:t>9. Учебно-методическое и информационное обеспечение практики:</w:t>
      </w: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  <w:r w:rsidRPr="00204993">
        <w:rPr>
          <w:b/>
          <w:sz w:val="28"/>
          <w:szCs w:val="28"/>
        </w:rPr>
        <w:tab/>
        <w:t>а) основная литература:</w:t>
      </w: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numPr>
          <w:ilvl w:val="0"/>
          <w:numId w:val="28"/>
        </w:numPr>
        <w:tabs>
          <w:tab w:val="left" w:pos="540"/>
        </w:tabs>
        <w:autoSpaceDE w:val="0"/>
        <w:autoSpaceDN w:val="0"/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Загвязинский В.И. Педагогика: учебник для студентов учреждений высшего проф.образования/ В.И. Загвязинский, И.Н.Емельянова. – СМ.: Ак</w:t>
      </w:r>
      <w:r w:rsidRPr="00204993">
        <w:rPr>
          <w:sz w:val="28"/>
          <w:szCs w:val="28"/>
        </w:rPr>
        <w:t>а</w:t>
      </w:r>
      <w:r w:rsidRPr="00204993">
        <w:rPr>
          <w:sz w:val="28"/>
          <w:szCs w:val="28"/>
        </w:rPr>
        <w:t xml:space="preserve">демия, 2011. – 352 с. </w:t>
      </w:r>
    </w:p>
    <w:p w:rsidR="00D77C73" w:rsidRPr="00204993" w:rsidRDefault="00D77C73" w:rsidP="00DE3CF8">
      <w:pPr>
        <w:numPr>
          <w:ilvl w:val="0"/>
          <w:numId w:val="28"/>
        </w:numPr>
        <w:tabs>
          <w:tab w:val="left" w:pos="559"/>
        </w:tabs>
        <w:ind w:left="0" w:firstLine="426"/>
        <w:contextualSpacing/>
        <w:jc w:val="both"/>
        <w:rPr>
          <w:sz w:val="28"/>
          <w:szCs w:val="28"/>
        </w:rPr>
      </w:pPr>
      <w:r w:rsidRPr="00204993">
        <w:rPr>
          <w:sz w:val="28"/>
          <w:szCs w:val="28"/>
        </w:rPr>
        <w:t>Шарипов Ф.В. Педагогика и психология высшей школы. Учебное п</w:t>
      </w:r>
      <w:r w:rsidRPr="00204993">
        <w:rPr>
          <w:sz w:val="28"/>
          <w:szCs w:val="28"/>
        </w:rPr>
        <w:t>о</w:t>
      </w:r>
      <w:r w:rsidRPr="00204993">
        <w:rPr>
          <w:sz w:val="28"/>
          <w:szCs w:val="28"/>
        </w:rPr>
        <w:t>собие. – М.: Логос, 2012.</w:t>
      </w:r>
    </w:p>
    <w:p w:rsidR="00D77C73" w:rsidRPr="00204993" w:rsidRDefault="00D77C73" w:rsidP="00DE3CF8">
      <w:pPr>
        <w:numPr>
          <w:ilvl w:val="0"/>
          <w:numId w:val="28"/>
        </w:numPr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Шарипов Ф.В. Образовательные технологии: проектирование и фун</w:t>
      </w:r>
      <w:r w:rsidRPr="00204993">
        <w:rPr>
          <w:sz w:val="28"/>
          <w:szCs w:val="28"/>
        </w:rPr>
        <w:t>к</w:t>
      </w:r>
      <w:r w:rsidRPr="00204993">
        <w:rPr>
          <w:sz w:val="28"/>
          <w:szCs w:val="28"/>
        </w:rPr>
        <w:t>ционирование. – Уфа: Изд-во БГПУ, 2011.</w:t>
      </w:r>
    </w:p>
    <w:p w:rsidR="00D77C73" w:rsidRPr="00204993" w:rsidRDefault="00D77C73" w:rsidP="00DE3CF8">
      <w:pPr>
        <w:numPr>
          <w:ilvl w:val="0"/>
          <w:numId w:val="28"/>
        </w:numPr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 xml:space="preserve">Новиков А.М. Новикова Д.А. Методология научного исследования. – М.: Либроком, 2010 – Режим доступа:  </w:t>
      </w:r>
      <w:r w:rsidRPr="00204993">
        <w:rPr>
          <w:sz w:val="28"/>
          <w:szCs w:val="28"/>
          <w:lang w:val="en-US"/>
        </w:rPr>
        <w:t>http</w:t>
      </w:r>
      <w:r w:rsidRPr="00204993">
        <w:rPr>
          <w:sz w:val="28"/>
          <w:szCs w:val="28"/>
        </w:rPr>
        <w:t xml:space="preserve">: // </w:t>
      </w:r>
      <w:hyperlink r:id="rId5" w:history="1">
        <w:r w:rsidRPr="00204993">
          <w:rPr>
            <w:rStyle w:val="Hyperlink"/>
            <w:color w:val="auto"/>
            <w:sz w:val="28"/>
            <w:szCs w:val="28"/>
            <w:lang w:val="en-US"/>
          </w:rPr>
          <w:t>www</w:t>
        </w:r>
        <w:r w:rsidRPr="00204993">
          <w:rPr>
            <w:rStyle w:val="Hyperlink"/>
            <w:color w:val="auto"/>
            <w:sz w:val="28"/>
            <w:szCs w:val="28"/>
          </w:rPr>
          <w:t>.</w:t>
        </w:r>
        <w:r w:rsidRPr="00204993">
          <w:rPr>
            <w:rStyle w:val="Hyperlink"/>
            <w:color w:val="auto"/>
            <w:sz w:val="28"/>
            <w:szCs w:val="28"/>
            <w:lang w:val="en-US"/>
          </w:rPr>
          <w:t>biblioclub</w:t>
        </w:r>
      </w:hyperlink>
    </w:p>
    <w:p w:rsidR="00D77C73" w:rsidRPr="00204993" w:rsidRDefault="00D77C73" w:rsidP="00DE3CF8">
      <w:pPr>
        <w:ind w:firstLine="426"/>
        <w:jc w:val="both"/>
        <w:rPr>
          <w:sz w:val="28"/>
          <w:szCs w:val="28"/>
        </w:rPr>
      </w:pPr>
    </w:p>
    <w:p w:rsidR="00D77C73" w:rsidRPr="00204993" w:rsidRDefault="00D77C73" w:rsidP="00DE3CF8">
      <w:pPr>
        <w:ind w:firstLine="426"/>
        <w:jc w:val="both"/>
        <w:rPr>
          <w:sz w:val="28"/>
          <w:szCs w:val="28"/>
        </w:rPr>
      </w:pPr>
    </w:p>
    <w:p w:rsidR="00D77C73" w:rsidRPr="00204993" w:rsidRDefault="00D77C73" w:rsidP="00DE3CF8">
      <w:pPr>
        <w:ind w:firstLine="426"/>
        <w:jc w:val="both"/>
        <w:rPr>
          <w:sz w:val="28"/>
          <w:szCs w:val="28"/>
        </w:rPr>
      </w:pP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  <w:r w:rsidRPr="00204993">
        <w:rPr>
          <w:sz w:val="28"/>
          <w:szCs w:val="28"/>
        </w:rPr>
        <w:tab/>
      </w:r>
      <w:r w:rsidRPr="00204993">
        <w:rPr>
          <w:b/>
          <w:sz w:val="28"/>
          <w:szCs w:val="28"/>
        </w:rPr>
        <w:t>б) дополнительная литература:</w:t>
      </w:r>
    </w:p>
    <w:p w:rsidR="00D77C73" w:rsidRPr="00204993" w:rsidRDefault="00D77C73" w:rsidP="00DE3CF8">
      <w:pPr>
        <w:numPr>
          <w:ilvl w:val="0"/>
          <w:numId w:val="27"/>
        </w:numPr>
        <w:ind w:left="0" w:firstLine="426"/>
        <w:jc w:val="both"/>
        <w:rPr>
          <w:sz w:val="28"/>
          <w:szCs w:val="28"/>
          <w:shd w:val="clear" w:color="auto" w:fill="F7F7F7"/>
        </w:rPr>
      </w:pPr>
      <w:r w:rsidRPr="00204993">
        <w:rPr>
          <w:sz w:val="28"/>
          <w:szCs w:val="28"/>
        </w:rPr>
        <w:t>Айзман, Р. И</w:t>
      </w:r>
      <w:r w:rsidRPr="00204993">
        <w:rPr>
          <w:sz w:val="28"/>
          <w:szCs w:val="28"/>
          <w:shd w:val="clear" w:color="auto" w:fill="F7F7F7"/>
        </w:rPr>
        <w:t xml:space="preserve">.  </w:t>
      </w:r>
      <w:r w:rsidRPr="00204993">
        <w:rPr>
          <w:sz w:val="28"/>
          <w:szCs w:val="28"/>
        </w:rPr>
        <w:t>Теоретические основы безопасности жизнедеятельности [Текст] : учеб. пособие / Р. И. Айзман, С. В. Петров, В. М. Ширшова ; МОиН РФ, ГОУ ВПО Новосиб. ГПУ, ГОУ ВПО Моск. ПГУ. - Новосибирск; М. : [АРТА], 2011. - 208 с</w:t>
      </w:r>
      <w:r w:rsidRPr="00204993">
        <w:rPr>
          <w:sz w:val="28"/>
          <w:szCs w:val="28"/>
          <w:shd w:val="clear" w:color="auto" w:fill="F7F7F7"/>
        </w:rPr>
        <w:t xml:space="preserve"> </w:t>
      </w:r>
    </w:p>
    <w:p w:rsidR="00D77C73" w:rsidRPr="00204993" w:rsidRDefault="00D77C73" w:rsidP="00DE3CF8">
      <w:pPr>
        <w:numPr>
          <w:ilvl w:val="0"/>
          <w:numId w:val="27"/>
        </w:numPr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Бордовская Н., Реан А. Педагогика. Учебное пособие.-СПб.: Питер, 2011.-304с.</w:t>
      </w:r>
    </w:p>
    <w:p w:rsidR="00D77C73" w:rsidRPr="00204993" w:rsidRDefault="00D77C73" w:rsidP="00DE3CF8">
      <w:pPr>
        <w:numPr>
          <w:ilvl w:val="0"/>
          <w:numId w:val="27"/>
        </w:numPr>
        <w:ind w:left="0" w:firstLine="426"/>
        <w:rPr>
          <w:sz w:val="28"/>
          <w:szCs w:val="28"/>
        </w:rPr>
      </w:pPr>
      <w:r w:rsidRPr="00204993">
        <w:rPr>
          <w:sz w:val="28"/>
          <w:szCs w:val="28"/>
        </w:rPr>
        <w:t>Айзман Р.И. Основы медицинских знаний: учеб. пособие. – Новос</w:t>
      </w:r>
      <w:r w:rsidRPr="00204993">
        <w:rPr>
          <w:sz w:val="28"/>
          <w:szCs w:val="28"/>
        </w:rPr>
        <w:t>и</w:t>
      </w:r>
      <w:r w:rsidRPr="00204993">
        <w:rPr>
          <w:sz w:val="28"/>
          <w:szCs w:val="28"/>
        </w:rPr>
        <w:t>бирск: АРТА, 2011 – УМО РФ</w:t>
      </w:r>
    </w:p>
    <w:p w:rsidR="00D77C73" w:rsidRPr="00204993" w:rsidRDefault="00D77C73" w:rsidP="00DE3CF8">
      <w:pPr>
        <w:numPr>
          <w:ilvl w:val="0"/>
          <w:numId w:val="27"/>
        </w:numPr>
        <w:ind w:left="0" w:firstLine="426"/>
        <w:jc w:val="both"/>
        <w:rPr>
          <w:i/>
          <w:sz w:val="28"/>
          <w:szCs w:val="28"/>
        </w:rPr>
      </w:pPr>
      <w:r w:rsidRPr="00204993">
        <w:rPr>
          <w:sz w:val="28"/>
          <w:szCs w:val="28"/>
        </w:rPr>
        <w:t xml:space="preserve">Вайнер Э.Н. </w:t>
      </w:r>
      <w:hyperlink r:id="rId6" w:history="1">
        <w:r w:rsidRPr="00204993">
          <w:rPr>
            <w:rStyle w:val="Hyperlink"/>
            <w:color w:val="auto"/>
            <w:sz w:val="28"/>
            <w:szCs w:val="28"/>
          </w:rPr>
          <w:t>Валеология: учебник</w:t>
        </w:r>
      </w:hyperlink>
      <w:r w:rsidRPr="00204993">
        <w:rPr>
          <w:sz w:val="28"/>
          <w:szCs w:val="28"/>
        </w:rPr>
        <w:t xml:space="preserve"> - М.: Флинта: Наука, 2011.- УМО РФ.- Режим доступа: http: // </w:t>
      </w:r>
      <w:r w:rsidRPr="00204993">
        <w:rPr>
          <w:sz w:val="28"/>
          <w:szCs w:val="28"/>
          <w:lang w:val="en-US"/>
        </w:rPr>
        <w:t>ibooks</w:t>
      </w:r>
      <w:r w:rsidRPr="00204993">
        <w:rPr>
          <w:sz w:val="28"/>
          <w:szCs w:val="28"/>
        </w:rPr>
        <w:t>.</w:t>
      </w:r>
      <w:r w:rsidRPr="00204993">
        <w:rPr>
          <w:sz w:val="28"/>
          <w:szCs w:val="28"/>
          <w:lang w:val="en-US"/>
        </w:rPr>
        <w:t>ru</w:t>
      </w:r>
    </w:p>
    <w:p w:rsidR="00D77C73" w:rsidRPr="00204993" w:rsidRDefault="00D77C73" w:rsidP="00DE3CF8">
      <w:pPr>
        <w:numPr>
          <w:ilvl w:val="0"/>
          <w:numId w:val="27"/>
        </w:numPr>
        <w:ind w:left="0" w:firstLine="426"/>
        <w:jc w:val="both"/>
        <w:rPr>
          <w:i/>
          <w:sz w:val="28"/>
          <w:szCs w:val="28"/>
        </w:rPr>
      </w:pPr>
      <w:r w:rsidRPr="00204993">
        <w:rPr>
          <w:sz w:val="28"/>
          <w:szCs w:val="28"/>
          <w:lang w:eastAsia="en-US"/>
        </w:rPr>
        <w:t>Мисюк М.Н. Основы медицинских знаний и здорового образа жизни 2-е изд. Учебное пособие для бакалавров. – М.: Юрайт, 2012г. Электронная к</w:t>
      </w:r>
      <w:r w:rsidRPr="00204993">
        <w:rPr>
          <w:sz w:val="28"/>
          <w:szCs w:val="28"/>
          <w:lang w:eastAsia="en-US"/>
        </w:rPr>
        <w:t>о</w:t>
      </w:r>
      <w:r w:rsidRPr="00204993">
        <w:rPr>
          <w:sz w:val="28"/>
          <w:szCs w:val="28"/>
          <w:lang w:eastAsia="en-US"/>
        </w:rPr>
        <w:t xml:space="preserve">пия. - </w:t>
      </w:r>
      <w:r w:rsidRPr="00204993">
        <w:rPr>
          <w:sz w:val="28"/>
          <w:szCs w:val="28"/>
        </w:rPr>
        <w:t xml:space="preserve">Режим доступа: http: //www. </w:t>
      </w:r>
      <w:r w:rsidRPr="00204993">
        <w:rPr>
          <w:sz w:val="28"/>
          <w:szCs w:val="28"/>
          <w:lang w:val="en-US"/>
        </w:rPr>
        <w:t>Biblioclub</w:t>
      </w:r>
    </w:p>
    <w:p w:rsidR="00D77C73" w:rsidRPr="00204993" w:rsidRDefault="00D77C73" w:rsidP="00DE3CF8">
      <w:pPr>
        <w:numPr>
          <w:ilvl w:val="0"/>
          <w:numId w:val="27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Научно-педагогическая практика: Метод. рекомендации / Авт.-сост.: С.И. Дворецкий, Е.И. Муратова, С.В. Варыгина: Тамбов: Изд-во Тамб.гос.техн.ун-та, 2004. – 32 с.</w:t>
      </w:r>
    </w:p>
    <w:p w:rsidR="00D77C73" w:rsidRPr="00204993" w:rsidRDefault="00D77C73" w:rsidP="00DE3CF8">
      <w:pPr>
        <w:numPr>
          <w:ilvl w:val="0"/>
          <w:numId w:val="27"/>
        </w:numPr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Панина Т.С.,  Вавилова Л.Н. Современные способы активизации об</w:t>
      </w:r>
      <w:r w:rsidRPr="00204993">
        <w:rPr>
          <w:sz w:val="28"/>
          <w:szCs w:val="28"/>
        </w:rPr>
        <w:t>у</w:t>
      </w:r>
      <w:r w:rsidRPr="00204993">
        <w:rPr>
          <w:sz w:val="28"/>
          <w:szCs w:val="28"/>
        </w:rPr>
        <w:t xml:space="preserve">чения. – М.: Академия, 2007. – 176 с. </w:t>
      </w:r>
    </w:p>
    <w:p w:rsidR="00D77C73" w:rsidRPr="00204993" w:rsidRDefault="00D77C73" w:rsidP="00DE3CF8">
      <w:pPr>
        <w:numPr>
          <w:ilvl w:val="0"/>
          <w:numId w:val="27"/>
        </w:numPr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.Социальная работа с молодежью: учебное пособие для вузов.- 2-е изд. –М.: Дашков и К, 20010.</w:t>
      </w:r>
    </w:p>
    <w:p w:rsidR="00D77C73" w:rsidRPr="00204993" w:rsidRDefault="00D77C73" w:rsidP="00DE3CF8">
      <w:pPr>
        <w:numPr>
          <w:ilvl w:val="0"/>
          <w:numId w:val="27"/>
        </w:numPr>
        <w:ind w:left="0" w:firstLine="426"/>
        <w:rPr>
          <w:sz w:val="28"/>
          <w:szCs w:val="28"/>
        </w:rPr>
      </w:pPr>
      <w:r w:rsidRPr="00204993">
        <w:rPr>
          <w:sz w:val="28"/>
          <w:szCs w:val="28"/>
        </w:rPr>
        <w:t>Рубанович А.В.. Айзман Р.И., Бубнов В.Г. Основы здорового образа жизни.  – Новсибирск, 2011.</w:t>
      </w:r>
    </w:p>
    <w:p w:rsidR="00D77C73" w:rsidRPr="00204993" w:rsidRDefault="00D77C73" w:rsidP="00DE3CF8">
      <w:pPr>
        <w:numPr>
          <w:ilvl w:val="0"/>
          <w:numId w:val="27"/>
        </w:numPr>
        <w:tabs>
          <w:tab w:val="left" w:pos="0"/>
        </w:tabs>
        <w:ind w:left="0" w:firstLine="426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Рубанович В.Б. Основы здорового образа жизни : учеб. пособие – Новосибирск: АРТА, 2011 – УМО РФ</w:t>
      </w:r>
    </w:p>
    <w:p w:rsidR="00D77C73" w:rsidRPr="00204993" w:rsidRDefault="00D77C73" w:rsidP="00DE3CF8">
      <w:pPr>
        <w:jc w:val="both"/>
        <w:rPr>
          <w:sz w:val="28"/>
          <w:szCs w:val="28"/>
        </w:rPr>
      </w:pPr>
    </w:p>
    <w:p w:rsidR="00D77C73" w:rsidRPr="00204993" w:rsidRDefault="00D77C73" w:rsidP="00DE3CF8">
      <w:pPr>
        <w:jc w:val="both"/>
        <w:rPr>
          <w:sz w:val="28"/>
          <w:szCs w:val="28"/>
        </w:rPr>
      </w:pPr>
    </w:p>
    <w:p w:rsidR="00D77C73" w:rsidRPr="00204993" w:rsidRDefault="00D77C73" w:rsidP="00DE3CF8">
      <w:pPr>
        <w:jc w:val="both"/>
        <w:rPr>
          <w:sz w:val="28"/>
          <w:szCs w:val="28"/>
        </w:rPr>
      </w:pPr>
      <w:r w:rsidRPr="00204993">
        <w:rPr>
          <w:sz w:val="28"/>
          <w:szCs w:val="28"/>
        </w:rPr>
        <w:tab/>
        <w:t xml:space="preserve">в) программное обеспечение </w:t>
      </w:r>
    </w:p>
    <w:p w:rsidR="00D77C73" w:rsidRPr="00204993" w:rsidRDefault="00D77C73" w:rsidP="00DE3CF8">
      <w:pPr>
        <w:jc w:val="both"/>
        <w:rPr>
          <w:sz w:val="28"/>
          <w:szCs w:val="28"/>
        </w:rPr>
      </w:pPr>
    </w:p>
    <w:p w:rsidR="00D77C73" w:rsidRPr="00204993" w:rsidRDefault="00D77C73" w:rsidP="00DE3CF8">
      <w:pPr>
        <w:jc w:val="both"/>
        <w:rPr>
          <w:sz w:val="28"/>
          <w:szCs w:val="28"/>
        </w:rPr>
      </w:pPr>
      <w:r w:rsidRPr="00204993">
        <w:rPr>
          <w:sz w:val="28"/>
          <w:szCs w:val="28"/>
        </w:rPr>
        <w:tab/>
        <w:t>г) базы данных, информационно-справочные материалы и поисковые системы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1. Библиотека Администрации Президента РФ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URL:http: // 194.226.30/32 /book.htm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2. Российская библиотечная ассоциация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URL: http// www.rba.ru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3. Межрегиональная ассоциация деловых библиотек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URL: http// www.library.ru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4. Муниципальное объединение библиотек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URL: http// www.gibs.uralinfo.ru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5. Сетевая электронная библиотека</w:t>
      </w:r>
    </w:p>
    <w:p w:rsidR="00D77C73" w:rsidRPr="00204993" w:rsidRDefault="00D77C73" w:rsidP="00DE3CF8">
      <w:pPr>
        <w:jc w:val="both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URL: http// web. ido.ru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6. Служба электронной доставки документов и информации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Российской государственной библиотеки «Русский курьер»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  <w:lang w:val="en-US"/>
        </w:rPr>
      </w:pPr>
      <w:r w:rsidRPr="00204993">
        <w:rPr>
          <w:rFonts w:eastAsia="TimesNewRomanPSMT"/>
          <w:sz w:val="28"/>
          <w:szCs w:val="28"/>
          <w:lang w:val="en-US"/>
        </w:rPr>
        <w:t>URL: http// www.rsl.ru/courier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7. Списки ссылок на библиотеки мира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URL: http// www.techno.ru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8. Электронная библиотека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URL: http// stratum..pstu.as.ru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9. Виртуальные библиотеки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URL: http// imin.urc.ac.ru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10. Список библиотек, доступных в Интернет и входящих в проект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«Либнет»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URL: http// www.valley.ru/-nicr/listrum.htm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11. Российская национальная библиотека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URL: http// www.rsl.ru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12. Государственная публичная научно-техническая библиотека России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URL: http:// gpntb.ru</w:t>
      </w:r>
    </w:p>
    <w:p w:rsidR="00D77C73" w:rsidRPr="00204993" w:rsidRDefault="00D77C73" w:rsidP="00DE3CF8">
      <w:pPr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13. Публичная электронная библиотека</w:t>
      </w:r>
    </w:p>
    <w:p w:rsidR="00D77C73" w:rsidRPr="00204993" w:rsidRDefault="00D77C73" w:rsidP="00DE3CF8">
      <w:pPr>
        <w:jc w:val="both"/>
        <w:rPr>
          <w:sz w:val="28"/>
          <w:szCs w:val="28"/>
        </w:rPr>
      </w:pPr>
      <w:r w:rsidRPr="00204993">
        <w:rPr>
          <w:rFonts w:eastAsia="TimesNewRomanPSMT"/>
          <w:sz w:val="28"/>
          <w:szCs w:val="28"/>
        </w:rPr>
        <w:t>URL: http// gpntb.ru</w:t>
      </w:r>
    </w:p>
    <w:p w:rsidR="00D77C73" w:rsidRPr="00204993" w:rsidRDefault="00D77C73" w:rsidP="00DE3CF8">
      <w:pPr>
        <w:jc w:val="both"/>
        <w:rPr>
          <w:sz w:val="28"/>
          <w:szCs w:val="28"/>
        </w:rPr>
      </w:pP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  <w:r w:rsidRPr="00204993">
        <w:rPr>
          <w:b/>
          <w:sz w:val="28"/>
          <w:szCs w:val="28"/>
        </w:rPr>
        <w:t xml:space="preserve">10. Материально-техническое обеспечение практики: </w:t>
      </w:r>
    </w:p>
    <w:p w:rsidR="00D77C73" w:rsidRPr="00204993" w:rsidRDefault="00D77C73" w:rsidP="00DE3CF8">
      <w:pPr>
        <w:jc w:val="both"/>
        <w:rPr>
          <w:i/>
        </w:rPr>
      </w:pPr>
      <w:r w:rsidRPr="00204993">
        <w:rPr>
          <w:sz w:val="28"/>
          <w:szCs w:val="28"/>
        </w:rPr>
        <w:t>Оборудование кабинетов ОБЖ (стенды, плакаты, противогазы, автоматы, муляжи для проведения реанимационных мероприятий, медицинские апте</w:t>
      </w:r>
      <w:r w:rsidRPr="00204993">
        <w:rPr>
          <w:sz w:val="28"/>
          <w:szCs w:val="28"/>
        </w:rPr>
        <w:t>ч</w:t>
      </w:r>
      <w:r w:rsidRPr="00204993">
        <w:rPr>
          <w:sz w:val="28"/>
          <w:szCs w:val="28"/>
        </w:rPr>
        <w:t>ки, и пр.), спортивные залы (спортивный инвентарь для занятий различными видами спортивной деятельности), тир, специально оборудованные спорти</w:t>
      </w:r>
      <w:r w:rsidRPr="00204993">
        <w:rPr>
          <w:sz w:val="28"/>
          <w:szCs w:val="28"/>
        </w:rPr>
        <w:t>в</w:t>
      </w:r>
      <w:r w:rsidRPr="00204993">
        <w:rPr>
          <w:sz w:val="28"/>
          <w:szCs w:val="28"/>
        </w:rPr>
        <w:t>ные площадки и др.</w:t>
      </w:r>
    </w:p>
    <w:p w:rsidR="00D77C73" w:rsidRPr="00204993" w:rsidRDefault="00D77C73" w:rsidP="00204993">
      <w:pPr>
        <w:tabs>
          <w:tab w:val="left" w:pos="4104"/>
        </w:tabs>
        <w:jc w:val="both"/>
        <w:rPr>
          <w:sz w:val="28"/>
          <w:szCs w:val="28"/>
        </w:rPr>
      </w:pPr>
      <w:r w:rsidRPr="00204993">
        <w:rPr>
          <w:sz w:val="28"/>
          <w:szCs w:val="28"/>
        </w:rPr>
        <w:tab/>
      </w:r>
    </w:p>
    <w:p w:rsidR="00D77C73" w:rsidRPr="00204993" w:rsidRDefault="00D77C73" w:rsidP="00DE3CF8">
      <w:pPr>
        <w:jc w:val="both"/>
        <w:rPr>
          <w:sz w:val="28"/>
          <w:szCs w:val="28"/>
        </w:rPr>
      </w:pPr>
      <w:r w:rsidRPr="00204993">
        <w:rPr>
          <w:b/>
          <w:sz w:val="28"/>
          <w:szCs w:val="28"/>
        </w:rPr>
        <w:t>11. Методические рекомендации по проведению практики</w:t>
      </w:r>
      <w:r w:rsidRPr="00204993">
        <w:rPr>
          <w:sz w:val="28"/>
          <w:szCs w:val="28"/>
        </w:rPr>
        <w:t xml:space="preserve"> </w:t>
      </w:r>
    </w:p>
    <w:p w:rsidR="00D77C73" w:rsidRPr="00204993" w:rsidRDefault="00D77C73" w:rsidP="00DE3CF8">
      <w:pPr>
        <w:jc w:val="both"/>
        <w:rPr>
          <w:sz w:val="28"/>
          <w:szCs w:val="28"/>
        </w:rPr>
      </w:pPr>
      <w:r w:rsidRPr="00204993">
        <w:rPr>
          <w:sz w:val="28"/>
          <w:szCs w:val="28"/>
        </w:rPr>
        <w:t>Главная задача педагогической практики – раскрыть перед студентами си</w:t>
      </w:r>
      <w:r w:rsidRPr="00204993">
        <w:rPr>
          <w:sz w:val="28"/>
          <w:szCs w:val="28"/>
        </w:rPr>
        <w:t>с</w:t>
      </w:r>
      <w:r w:rsidRPr="00204993">
        <w:rPr>
          <w:sz w:val="28"/>
          <w:szCs w:val="28"/>
        </w:rPr>
        <w:t>тему современного развивающего обучения: теоретические основы процесса обучения ОБЖ и руководства познавательной деятельностью студентов (учащихся), научить будущего педагога слушать и слышать своих учеников, понимать их точку зрения, уметь организовать диалог, дискуссию, констру</w:t>
      </w:r>
      <w:r w:rsidRPr="00204993">
        <w:rPr>
          <w:sz w:val="28"/>
          <w:szCs w:val="28"/>
        </w:rPr>
        <w:t>к</w:t>
      </w:r>
      <w:r w:rsidRPr="00204993">
        <w:rPr>
          <w:sz w:val="28"/>
          <w:szCs w:val="28"/>
        </w:rPr>
        <w:t>тивную критику, проводить обобщение и систематизацию. Стимулировать студентов к самостоятельному получению необходимых знаний, способств</w:t>
      </w:r>
      <w:r w:rsidRPr="00204993">
        <w:rPr>
          <w:sz w:val="28"/>
          <w:szCs w:val="28"/>
        </w:rPr>
        <w:t>о</w:t>
      </w:r>
      <w:r w:rsidRPr="00204993">
        <w:rPr>
          <w:sz w:val="28"/>
          <w:szCs w:val="28"/>
        </w:rPr>
        <w:t>вать развитию личностно значимых практических умений и навыков. На</w:t>
      </w:r>
      <w:r w:rsidRPr="00204993">
        <w:rPr>
          <w:sz w:val="28"/>
          <w:szCs w:val="28"/>
        </w:rPr>
        <w:t>у</w:t>
      </w:r>
      <w:r w:rsidRPr="00204993">
        <w:rPr>
          <w:sz w:val="28"/>
          <w:szCs w:val="28"/>
        </w:rPr>
        <w:t>чить пратикантов не просто пользоваться чужими, готовыми опорными ко</w:t>
      </w:r>
      <w:r w:rsidRPr="00204993">
        <w:rPr>
          <w:sz w:val="28"/>
          <w:szCs w:val="28"/>
        </w:rPr>
        <w:t>н</w:t>
      </w:r>
      <w:r w:rsidRPr="00204993">
        <w:rPr>
          <w:sz w:val="28"/>
          <w:szCs w:val="28"/>
        </w:rPr>
        <w:t xml:space="preserve">спектами и структурно-логическими схемами занятий, а создавать их. </w:t>
      </w:r>
    </w:p>
    <w:p w:rsidR="00D77C73" w:rsidRPr="00204993" w:rsidRDefault="00D77C73" w:rsidP="00DE3CF8">
      <w:pPr>
        <w:ind w:firstLine="709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Для выполнения программы научно-педагогической практики магис</w:t>
      </w:r>
      <w:r w:rsidRPr="00204993">
        <w:rPr>
          <w:sz w:val="28"/>
          <w:szCs w:val="28"/>
        </w:rPr>
        <w:t>т</w:t>
      </w:r>
      <w:r w:rsidRPr="00204993">
        <w:rPr>
          <w:sz w:val="28"/>
          <w:szCs w:val="28"/>
        </w:rPr>
        <w:t>рант должен владеть знаниями по педагогике, психологии и методики обуч</w:t>
      </w:r>
      <w:r w:rsidRPr="00204993">
        <w:rPr>
          <w:sz w:val="28"/>
          <w:szCs w:val="28"/>
        </w:rPr>
        <w:t>е</w:t>
      </w:r>
      <w:r w:rsidRPr="00204993">
        <w:rPr>
          <w:sz w:val="28"/>
          <w:szCs w:val="28"/>
        </w:rPr>
        <w:t xml:space="preserve">ния ОБЖ. </w:t>
      </w:r>
    </w:p>
    <w:p w:rsidR="00D77C73" w:rsidRPr="00204993" w:rsidRDefault="00D77C73" w:rsidP="00DE3CF8">
      <w:pPr>
        <w:ind w:firstLine="709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Данный вид практики вооружает студентов необходимым опытом п</w:t>
      </w:r>
      <w:r w:rsidRPr="00204993">
        <w:rPr>
          <w:sz w:val="28"/>
          <w:szCs w:val="28"/>
        </w:rPr>
        <w:t>е</w:t>
      </w:r>
      <w:r w:rsidRPr="00204993">
        <w:rPr>
          <w:sz w:val="28"/>
          <w:szCs w:val="28"/>
        </w:rPr>
        <w:t xml:space="preserve">дагогической деятельности и предполагает овладение следующими </w:t>
      </w:r>
      <w:r w:rsidRPr="00204993">
        <w:rPr>
          <w:bCs/>
          <w:sz w:val="28"/>
          <w:szCs w:val="28"/>
        </w:rPr>
        <w:t>умени</w:t>
      </w:r>
      <w:r w:rsidRPr="00204993">
        <w:rPr>
          <w:bCs/>
          <w:sz w:val="28"/>
          <w:szCs w:val="28"/>
        </w:rPr>
        <w:t>я</w:t>
      </w:r>
      <w:r w:rsidRPr="00204993">
        <w:rPr>
          <w:bCs/>
          <w:sz w:val="28"/>
          <w:szCs w:val="28"/>
        </w:rPr>
        <w:t>ми:</w:t>
      </w:r>
      <w:r w:rsidRPr="00204993">
        <w:rPr>
          <w:sz w:val="28"/>
          <w:szCs w:val="28"/>
        </w:rPr>
        <w:t xml:space="preserve"> ориентироваться в организационной структуре и нормативно-правовой документации учреждения; ориентироваться в теоретических основах науки преподаваемого предмета ОБЖ; дидактически преобразовывать результаты современных научных исследований с целью их использования в учебном процессе; самостоятельно проектировать, реализовывать, оценивать и ко</w:t>
      </w:r>
      <w:r w:rsidRPr="00204993">
        <w:rPr>
          <w:sz w:val="28"/>
          <w:szCs w:val="28"/>
        </w:rPr>
        <w:t>р</w:t>
      </w:r>
      <w:r w:rsidRPr="00204993">
        <w:rPr>
          <w:sz w:val="28"/>
          <w:szCs w:val="28"/>
        </w:rPr>
        <w:t>ректировать образовательный процесс; использовать современные нововв</w:t>
      </w:r>
      <w:r w:rsidRPr="00204993">
        <w:rPr>
          <w:sz w:val="28"/>
          <w:szCs w:val="28"/>
        </w:rPr>
        <w:t>е</w:t>
      </w:r>
      <w:r w:rsidRPr="00204993">
        <w:rPr>
          <w:sz w:val="28"/>
          <w:szCs w:val="28"/>
        </w:rPr>
        <w:t>дения в процессе профессионального обучения; владеть методами самоорг</w:t>
      </w:r>
      <w:r w:rsidRPr="00204993">
        <w:rPr>
          <w:sz w:val="28"/>
          <w:szCs w:val="28"/>
        </w:rPr>
        <w:t>а</w:t>
      </w:r>
      <w:r w:rsidRPr="00204993">
        <w:rPr>
          <w:sz w:val="28"/>
          <w:szCs w:val="28"/>
        </w:rPr>
        <w:t>низации деятельности и  совершенствования личности преподавателя, сп</w:t>
      </w:r>
      <w:r w:rsidRPr="00204993">
        <w:rPr>
          <w:sz w:val="28"/>
          <w:szCs w:val="28"/>
        </w:rPr>
        <w:t>е</w:t>
      </w:r>
      <w:r w:rsidRPr="00204993">
        <w:rPr>
          <w:sz w:val="28"/>
          <w:szCs w:val="28"/>
        </w:rPr>
        <w:t>циализирующегося в сфере информационных технологий; строить взаимоо</w:t>
      </w:r>
      <w:r w:rsidRPr="00204993">
        <w:rPr>
          <w:sz w:val="28"/>
          <w:szCs w:val="28"/>
        </w:rPr>
        <w:t>т</w:t>
      </w:r>
      <w:r w:rsidRPr="00204993">
        <w:rPr>
          <w:sz w:val="28"/>
          <w:szCs w:val="28"/>
        </w:rPr>
        <w:t>ношения с коллегами, находить, принимать и реализовывать управленческие решения в своей научно-педагогической практике; владеть культурой речи, общения.</w:t>
      </w:r>
    </w:p>
    <w:p w:rsidR="00D77C73" w:rsidRPr="00204993" w:rsidRDefault="00D77C73" w:rsidP="00DE3CF8">
      <w:pPr>
        <w:jc w:val="both"/>
        <w:rPr>
          <w:b/>
          <w:bCs/>
          <w:sz w:val="28"/>
          <w:szCs w:val="28"/>
        </w:rPr>
      </w:pPr>
      <w:r w:rsidRPr="00204993">
        <w:rPr>
          <w:b/>
          <w:bCs/>
          <w:sz w:val="28"/>
          <w:szCs w:val="28"/>
        </w:rPr>
        <w:t>    </w:t>
      </w:r>
    </w:p>
    <w:p w:rsidR="00D77C73" w:rsidRPr="00204993" w:rsidRDefault="00D77C73" w:rsidP="00DE3CF8">
      <w:pPr>
        <w:pStyle w:val="Heading5"/>
        <w:spacing w:before="0" w:after="0"/>
        <w:ind w:firstLine="720"/>
        <w:jc w:val="center"/>
        <w:rPr>
          <w:i w:val="0"/>
          <w:sz w:val="28"/>
          <w:szCs w:val="28"/>
        </w:rPr>
      </w:pPr>
      <w:r w:rsidRPr="00204993">
        <w:rPr>
          <w:i w:val="0"/>
          <w:sz w:val="28"/>
        </w:rPr>
        <w:t xml:space="preserve">Содержание педагогической практики </w:t>
      </w:r>
      <w:r w:rsidRPr="00204993">
        <w:rPr>
          <w:i w:val="0"/>
          <w:sz w:val="28"/>
          <w:szCs w:val="28"/>
        </w:rPr>
        <w:t xml:space="preserve">на </w:t>
      </w:r>
      <w:r w:rsidRPr="00204993">
        <w:rPr>
          <w:i w:val="0"/>
          <w:sz w:val="28"/>
          <w:szCs w:val="28"/>
          <w:lang w:val="en-US"/>
        </w:rPr>
        <w:t>V</w:t>
      </w:r>
      <w:r w:rsidRPr="00204993">
        <w:rPr>
          <w:i w:val="0"/>
          <w:sz w:val="28"/>
          <w:szCs w:val="28"/>
        </w:rPr>
        <w:t xml:space="preserve">  курсе </w:t>
      </w:r>
    </w:p>
    <w:p w:rsidR="00D77C73" w:rsidRPr="00204993" w:rsidRDefault="00D77C73" w:rsidP="00DE3CF8">
      <w:pPr>
        <w:pStyle w:val="Heading5"/>
        <w:spacing w:before="0" w:after="0"/>
        <w:ind w:firstLine="720"/>
        <w:jc w:val="center"/>
        <w:rPr>
          <w:i w:val="0"/>
          <w:sz w:val="28"/>
          <w:szCs w:val="28"/>
        </w:rPr>
      </w:pPr>
      <w:r w:rsidRPr="00204993">
        <w:rPr>
          <w:i w:val="0"/>
          <w:sz w:val="28"/>
          <w:szCs w:val="28"/>
        </w:rPr>
        <w:t>(м</w:t>
      </w:r>
      <w:r w:rsidRPr="00204993">
        <w:rPr>
          <w:b w:val="0"/>
          <w:sz w:val="28"/>
          <w:szCs w:val="28"/>
        </w:rPr>
        <w:t>етодические рекомендации</w:t>
      </w:r>
      <w:r w:rsidRPr="00204993">
        <w:rPr>
          <w:i w:val="0"/>
          <w:sz w:val="28"/>
          <w:szCs w:val="28"/>
        </w:rPr>
        <w:t>)</w:t>
      </w:r>
    </w:p>
    <w:p w:rsidR="00D77C73" w:rsidRPr="00204993" w:rsidRDefault="00D77C73" w:rsidP="00DE3CF8">
      <w:pPr>
        <w:ind w:firstLine="720"/>
      </w:pPr>
    </w:p>
    <w:p w:rsidR="00D77C73" w:rsidRPr="00204993" w:rsidRDefault="00D77C73" w:rsidP="00DE3CF8">
      <w:pPr>
        <w:numPr>
          <w:ilvl w:val="0"/>
          <w:numId w:val="23"/>
        </w:numPr>
        <w:ind w:left="0" w:firstLine="720"/>
        <w:jc w:val="both"/>
        <w:rPr>
          <w:b/>
          <w:i/>
          <w:sz w:val="28"/>
          <w:szCs w:val="28"/>
        </w:rPr>
      </w:pPr>
      <w:r w:rsidRPr="00204993">
        <w:rPr>
          <w:b/>
          <w:i/>
          <w:sz w:val="28"/>
          <w:szCs w:val="28"/>
        </w:rPr>
        <w:t>Первая неделя   (вводный этап):</w:t>
      </w:r>
    </w:p>
    <w:p w:rsidR="00D77C73" w:rsidRPr="00204993" w:rsidRDefault="00D77C73" w:rsidP="00DE3CF8">
      <w:pPr>
        <w:ind w:firstLine="720"/>
        <w:jc w:val="both"/>
        <w:rPr>
          <w:b/>
          <w:i/>
          <w:sz w:val="28"/>
          <w:szCs w:val="28"/>
        </w:rPr>
      </w:pPr>
    </w:p>
    <w:p w:rsidR="00D77C73" w:rsidRPr="00204993" w:rsidRDefault="00D77C73" w:rsidP="00DE3CF8">
      <w:pPr>
        <w:ind w:firstLine="720"/>
        <w:jc w:val="both"/>
        <w:rPr>
          <w:b/>
          <w:i/>
          <w:sz w:val="28"/>
          <w:szCs w:val="28"/>
        </w:rPr>
      </w:pPr>
      <w:r w:rsidRPr="00204993">
        <w:rPr>
          <w:sz w:val="28"/>
          <w:szCs w:val="28"/>
        </w:rPr>
        <w:t>- участие в установочной конференции на кафедре ОЗиБЖ и на базе практик (в школах);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знакомство с уставом, режимом работы, правилами внутреннего ра</w:t>
      </w:r>
      <w:r w:rsidRPr="00204993">
        <w:rPr>
          <w:sz w:val="28"/>
          <w:szCs w:val="28"/>
        </w:rPr>
        <w:t>с</w:t>
      </w:r>
      <w:r w:rsidRPr="00204993">
        <w:rPr>
          <w:sz w:val="28"/>
          <w:szCs w:val="28"/>
        </w:rPr>
        <w:t>порядка базы практики;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беседа с администрацией, с учителями-преподавателями ОБЖ, клас</w:t>
      </w:r>
      <w:r w:rsidRPr="00204993">
        <w:rPr>
          <w:sz w:val="28"/>
          <w:szCs w:val="28"/>
        </w:rPr>
        <w:t>с</w:t>
      </w:r>
      <w:r w:rsidRPr="00204993">
        <w:rPr>
          <w:sz w:val="28"/>
          <w:szCs w:val="28"/>
        </w:rPr>
        <w:t>ными руководителями;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знакомство с кабинетом ОБЖ, оборудованием и средствами нагля</w:t>
      </w:r>
      <w:r w:rsidRPr="00204993">
        <w:rPr>
          <w:sz w:val="28"/>
          <w:szCs w:val="28"/>
        </w:rPr>
        <w:t>д</w:t>
      </w:r>
      <w:r w:rsidRPr="00204993">
        <w:rPr>
          <w:sz w:val="28"/>
          <w:szCs w:val="28"/>
        </w:rPr>
        <w:t>ности;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изучение нормативных документов, определяющих содержание и структуру дисциплины (базовых и альтернативных программ, учебного пл</w:t>
      </w:r>
      <w:r w:rsidRPr="00204993">
        <w:rPr>
          <w:sz w:val="28"/>
          <w:szCs w:val="28"/>
        </w:rPr>
        <w:t>а</w:t>
      </w:r>
      <w:r w:rsidRPr="00204993">
        <w:rPr>
          <w:sz w:val="28"/>
          <w:szCs w:val="28"/>
        </w:rPr>
        <w:t>на);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 изучение класса (личных дел, медицинских карт, успеваемости);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 знакомство со школьными  учебниками по ОБЖ и имеющейся в школьной библиотеке учебной и учебно-методической литературой;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посещение уроков учителей в прикрепленном классе с целью изуч</w:t>
      </w:r>
      <w:r w:rsidRPr="00204993">
        <w:rPr>
          <w:sz w:val="28"/>
          <w:szCs w:val="28"/>
        </w:rPr>
        <w:t>е</w:t>
      </w:r>
      <w:r w:rsidRPr="00204993">
        <w:rPr>
          <w:sz w:val="28"/>
          <w:szCs w:val="28"/>
        </w:rPr>
        <w:t>ния опыта работы разных учителей-предметников;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анализ плана классного руководителя, посещение классного часа и других воспитательных мероприятий;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разработка плана-графика проведения уроков, плана-графика восп</w:t>
      </w:r>
      <w:r w:rsidRPr="00204993">
        <w:rPr>
          <w:sz w:val="28"/>
          <w:szCs w:val="28"/>
        </w:rPr>
        <w:t>и</w:t>
      </w:r>
      <w:r w:rsidRPr="00204993">
        <w:rPr>
          <w:sz w:val="28"/>
          <w:szCs w:val="28"/>
        </w:rPr>
        <w:t>тательных мероприятий;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подготовка конспектов уроков,  внеклассных и факультативных зан</w:t>
      </w:r>
      <w:r w:rsidRPr="00204993">
        <w:rPr>
          <w:sz w:val="28"/>
          <w:szCs w:val="28"/>
        </w:rPr>
        <w:t>я</w:t>
      </w:r>
      <w:r w:rsidRPr="00204993">
        <w:rPr>
          <w:sz w:val="28"/>
          <w:szCs w:val="28"/>
        </w:rPr>
        <w:t>тий по предмету  (занятий кружка);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подготовка наглядных пособий, дидактического материала ТСО к урокам и внеклассным мероприятиям.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</w:p>
    <w:p w:rsidR="00D77C73" w:rsidRPr="00204993" w:rsidRDefault="00D77C73" w:rsidP="00DE3CF8">
      <w:pPr>
        <w:numPr>
          <w:ilvl w:val="0"/>
          <w:numId w:val="23"/>
        </w:numPr>
        <w:ind w:left="0" w:firstLine="720"/>
        <w:jc w:val="both"/>
        <w:rPr>
          <w:b/>
          <w:i/>
          <w:sz w:val="28"/>
          <w:szCs w:val="28"/>
        </w:rPr>
      </w:pPr>
      <w:r w:rsidRPr="00204993">
        <w:rPr>
          <w:b/>
          <w:i/>
          <w:sz w:val="28"/>
          <w:szCs w:val="28"/>
        </w:rPr>
        <w:t>Вторая – четвертая  неделя (основной этап):</w:t>
      </w:r>
    </w:p>
    <w:p w:rsidR="00D77C73" w:rsidRPr="00204993" w:rsidRDefault="00D77C73" w:rsidP="00DE3CF8">
      <w:pPr>
        <w:ind w:firstLine="720"/>
        <w:jc w:val="both"/>
        <w:rPr>
          <w:b/>
          <w:i/>
          <w:sz w:val="28"/>
          <w:szCs w:val="28"/>
        </w:rPr>
      </w:pP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подготовка и проведение пробных  и зачетных уроков;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организация воспитательной работы в соответствии с планом клас</w:t>
      </w:r>
      <w:r w:rsidRPr="00204993">
        <w:rPr>
          <w:sz w:val="28"/>
          <w:szCs w:val="28"/>
        </w:rPr>
        <w:t>с</w:t>
      </w:r>
      <w:r w:rsidRPr="00204993">
        <w:rPr>
          <w:sz w:val="28"/>
          <w:szCs w:val="28"/>
        </w:rPr>
        <w:t>ного руководителя (или по согласованию с ним);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посещение и анализ уроков студентов-практикантов;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проведение индивидуальной работы с учащимися (с целью сбора и анализа фактических данных для выполнения заданий по педагогике, псих</w:t>
      </w:r>
      <w:r w:rsidRPr="00204993">
        <w:rPr>
          <w:sz w:val="28"/>
          <w:szCs w:val="28"/>
        </w:rPr>
        <w:t>о</w:t>
      </w:r>
      <w:r w:rsidRPr="00204993">
        <w:rPr>
          <w:sz w:val="28"/>
          <w:szCs w:val="28"/>
        </w:rPr>
        <w:t>логии, выполнения НИРС, сбора материала для курсовой и дипломной раб</w:t>
      </w:r>
      <w:r w:rsidRPr="00204993">
        <w:rPr>
          <w:sz w:val="28"/>
          <w:szCs w:val="28"/>
        </w:rPr>
        <w:t>о</w:t>
      </w:r>
      <w:r w:rsidRPr="00204993">
        <w:rPr>
          <w:sz w:val="28"/>
          <w:szCs w:val="28"/>
        </w:rPr>
        <w:t>ты);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участие в работе педагогического совета, методических объединений, методических семинаров по предмету и воспитательной работе, проводимых учителями школы в период педагогической практики;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работа с родителями, выступление на родительских собраниях.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выполнение заданий по психологической практике (составление пс</w:t>
      </w:r>
      <w:r w:rsidRPr="00204993">
        <w:rPr>
          <w:sz w:val="28"/>
          <w:szCs w:val="28"/>
        </w:rPr>
        <w:t>и</w:t>
      </w:r>
      <w:r w:rsidRPr="00204993">
        <w:rPr>
          <w:sz w:val="28"/>
          <w:szCs w:val="28"/>
        </w:rPr>
        <w:t>холого-педагогической характеристики школьника).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</w:p>
    <w:p w:rsidR="00D77C73" w:rsidRPr="00204993" w:rsidRDefault="00D77C73" w:rsidP="00DE3CF8">
      <w:pPr>
        <w:numPr>
          <w:ilvl w:val="0"/>
          <w:numId w:val="23"/>
        </w:numPr>
        <w:ind w:left="0" w:firstLine="720"/>
        <w:jc w:val="both"/>
        <w:rPr>
          <w:b/>
          <w:i/>
          <w:sz w:val="28"/>
          <w:szCs w:val="28"/>
        </w:rPr>
      </w:pPr>
      <w:r w:rsidRPr="00204993">
        <w:rPr>
          <w:b/>
          <w:i/>
          <w:sz w:val="28"/>
          <w:szCs w:val="28"/>
        </w:rPr>
        <w:t>Пятая неделя (заключительный этап):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завершение проведения зачетных уроков и зачетных внеклассных м</w:t>
      </w:r>
      <w:r w:rsidRPr="00204993">
        <w:rPr>
          <w:sz w:val="28"/>
          <w:szCs w:val="28"/>
        </w:rPr>
        <w:t>е</w:t>
      </w:r>
      <w:r w:rsidRPr="00204993">
        <w:rPr>
          <w:sz w:val="28"/>
          <w:szCs w:val="28"/>
        </w:rPr>
        <w:t>роприятий;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подготовка отчетной документации и представление ее групповому руководителю;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подготовка докладов к итоговой конференции на кафедре;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участие в итоговой конференции с анализом итогов и обменом оп</w:t>
      </w:r>
      <w:r w:rsidRPr="00204993">
        <w:rPr>
          <w:sz w:val="28"/>
          <w:szCs w:val="28"/>
        </w:rPr>
        <w:t>ы</w:t>
      </w:r>
      <w:r w:rsidRPr="00204993">
        <w:rPr>
          <w:sz w:val="28"/>
          <w:szCs w:val="28"/>
        </w:rPr>
        <w:t>том;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- составление программы по дальнейшему саморазвитию професси</w:t>
      </w:r>
      <w:r w:rsidRPr="00204993">
        <w:rPr>
          <w:sz w:val="28"/>
          <w:szCs w:val="28"/>
        </w:rPr>
        <w:t>о</w:t>
      </w:r>
      <w:r w:rsidRPr="00204993">
        <w:rPr>
          <w:sz w:val="28"/>
          <w:szCs w:val="28"/>
        </w:rPr>
        <w:t>нальных умений и навыков.</w:t>
      </w:r>
    </w:p>
    <w:p w:rsidR="00D77C73" w:rsidRPr="00204993" w:rsidRDefault="00D77C73" w:rsidP="00DE3CF8">
      <w:pPr>
        <w:jc w:val="center"/>
        <w:rPr>
          <w:b/>
          <w:sz w:val="28"/>
        </w:rPr>
      </w:pPr>
    </w:p>
    <w:p w:rsidR="00D77C73" w:rsidRPr="00204993" w:rsidRDefault="00D77C73" w:rsidP="00DE3CF8">
      <w:pPr>
        <w:jc w:val="both"/>
        <w:rPr>
          <w:b/>
          <w:bCs/>
          <w:sz w:val="28"/>
          <w:szCs w:val="28"/>
        </w:rPr>
      </w:pPr>
    </w:p>
    <w:p w:rsidR="00D77C73" w:rsidRPr="00204993" w:rsidRDefault="00D77C73" w:rsidP="00DE3CF8">
      <w:pPr>
        <w:jc w:val="both"/>
        <w:rPr>
          <w:i/>
        </w:rPr>
      </w:pPr>
    </w:p>
    <w:p w:rsidR="00D77C73" w:rsidRPr="00204993" w:rsidRDefault="00D77C73" w:rsidP="00896B33">
      <w:pPr>
        <w:ind w:firstLine="709"/>
        <w:jc w:val="both"/>
        <w:rPr>
          <w:b/>
          <w:sz w:val="28"/>
          <w:szCs w:val="28"/>
        </w:rPr>
      </w:pPr>
      <w:r w:rsidRPr="00204993">
        <w:rPr>
          <w:b/>
          <w:sz w:val="28"/>
          <w:szCs w:val="28"/>
        </w:rPr>
        <w:t>12. Требования к промежуточной аттестации по практике</w:t>
      </w: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ind w:firstLine="709"/>
        <w:jc w:val="both"/>
        <w:rPr>
          <w:sz w:val="28"/>
          <w:szCs w:val="28"/>
        </w:rPr>
      </w:pPr>
      <w:r w:rsidRPr="00204993">
        <w:rPr>
          <w:sz w:val="28"/>
          <w:szCs w:val="28"/>
        </w:rPr>
        <w:t xml:space="preserve">По окончании учебно-методической практики  </w:t>
      </w:r>
      <w:r w:rsidRPr="00204993">
        <w:rPr>
          <w:sz w:val="28"/>
          <w:szCs w:val="28"/>
          <w:lang w:val="en-US"/>
        </w:rPr>
        <w:t>V</w:t>
      </w:r>
      <w:r w:rsidRPr="00204993">
        <w:rPr>
          <w:sz w:val="28"/>
          <w:szCs w:val="28"/>
        </w:rPr>
        <w:t xml:space="preserve">  курса студент сдает курсовому руководителю практики, преподавателям кафедр педагогики и психологии для проверки и оценки следующие документы:</w:t>
      </w:r>
    </w:p>
    <w:p w:rsidR="00D77C73" w:rsidRPr="00204993" w:rsidRDefault="00D77C73" w:rsidP="00DE3CF8">
      <w:pPr>
        <w:jc w:val="both"/>
        <w:rPr>
          <w:sz w:val="28"/>
          <w:szCs w:val="28"/>
        </w:rPr>
      </w:pP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● оформленную контрольно-учетную книжку;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● конспекты проведенных уроков;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● Анализ урока студента-практиканта;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● конспект и анализ воспитательного мероприятия;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● задание, выполненное по кафедрам педагогики и психологии;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● изготовленные наглядные пособия и раздаточный материал;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● материалы и результаты педагогического эксперимента к дипломной работе;</w:t>
      </w: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  <w:r w:rsidRPr="00204993">
        <w:rPr>
          <w:sz w:val="28"/>
          <w:szCs w:val="28"/>
        </w:rPr>
        <w:t>● результаты НИРС (или тезисы и статьи, подготовленные по собра</w:t>
      </w:r>
      <w:r w:rsidRPr="00204993">
        <w:rPr>
          <w:sz w:val="28"/>
          <w:szCs w:val="28"/>
        </w:rPr>
        <w:t>н</w:t>
      </w:r>
      <w:r w:rsidRPr="00204993">
        <w:rPr>
          <w:sz w:val="28"/>
          <w:szCs w:val="28"/>
        </w:rPr>
        <w:t>ному материалу).</w:t>
      </w:r>
    </w:p>
    <w:p w:rsidR="00D77C73" w:rsidRPr="00204993" w:rsidRDefault="00D77C73" w:rsidP="00DE3CF8">
      <w:pPr>
        <w:jc w:val="both"/>
        <w:rPr>
          <w:sz w:val="28"/>
          <w:szCs w:val="28"/>
        </w:rPr>
      </w:pPr>
    </w:p>
    <w:p w:rsidR="00D77C73" w:rsidRDefault="00D77C73" w:rsidP="00DE3CF8">
      <w:pPr>
        <w:jc w:val="both"/>
        <w:rPr>
          <w:i/>
        </w:rPr>
      </w:pPr>
    </w:p>
    <w:p w:rsidR="00D77C73" w:rsidRDefault="00D77C73" w:rsidP="00DE3CF8">
      <w:pPr>
        <w:jc w:val="both"/>
        <w:rPr>
          <w:i/>
        </w:rPr>
      </w:pPr>
    </w:p>
    <w:p w:rsidR="00D77C73" w:rsidRDefault="00D77C73" w:rsidP="00DE3CF8">
      <w:pPr>
        <w:jc w:val="both"/>
        <w:rPr>
          <w:i/>
        </w:rPr>
      </w:pPr>
    </w:p>
    <w:p w:rsidR="00D77C73" w:rsidRPr="00204993" w:rsidRDefault="00D77C73" w:rsidP="00DE3CF8">
      <w:pPr>
        <w:jc w:val="both"/>
        <w:rPr>
          <w:i/>
        </w:rPr>
      </w:pPr>
    </w:p>
    <w:p w:rsidR="00D77C73" w:rsidRPr="00204993" w:rsidRDefault="00D77C73" w:rsidP="00DE3CF8">
      <w:pPr>
        <w:jc w:val="both"/>
        <w:rPr>
          <w:i/>
        </w:rPr>
      </w:pPr>
    </w:p>
    <w:p w:rsidR="00D77C73" w:rsidRPr="00204993" w:rsidRDefault="00D77C73" w:rsidP="00DE3CF8">
      <w:pPr>
        <w:jc w:val="both"/>
        <w:rPr>
          <w:i/>
        </w:rPr>
      </w:pPr>
    </w:p>
    <w:p w:rsidR="00D77C73" w:rsidRPr="00204993" w:rsidRDefault="00D77C73" w:rsidP="00DE3CF8">
      <w:pPr>
        <w:jc w:val="both"/>
        <w:rPr>
          <w:i/>
        </w:rPr>
      </w:pPr>
    </w:p>
    <w:p w:rsidR="00D77C73" w:rsidRPr="00C54006" w:rsidRDefault="00D77C73" w:rsidP="00A72790">
      <w:pPr>
        <w:spacing w:line="360" w:lineRule="auto"/>
        <w:ind w:firstLine="720"/>
        <w:jc w:val="both"/>
        <w:rPr>
          <w:sz w:val="28"/>
          <w:szCs w:val="28"/>
        </w:rPr>
      </w:pPr>
      <w:r w:rsidRPr="00A258CD">
        <w:rPr>
          <w:sz w:val="28"/>
          <w:szCs w:val="28"/>
        </w:rPr>
        <w:t>Программа составлена в соответствии с ФГОС ВО</w:t>
      </w:r>
      <w:r>
        <w:rPr>
          <w:sz w:val="28"/>
          <w:szCs w:val="28"/>
        </w:rPr>
        <w:t xml:space="preserve"> по направлению </w:t>
      </w:r>
      <w:r w:rsidRPr="00E413CA">
        <w:rPr>
          <w:sz w:val="28"/>
          <w:szCs w:val="28"/>
        </w:rPr>
        <w:t>44.03.05</w:t>
      </w:r>
      <w:r>
        <w:rPr>
          <w:sz w:val="28"/>
          <w:szCs w:val="28"/>
        </w:rPr>
        <w:t xml:space="preserve"> п</w:t>
      </w:r>
      <w:r w:rsidRPr="00E413CA">
        <w:rPr>
          <w:sz w:val="28"/>
          <w:szCs w:val="28"/>
        </w:rPr>
        <w:t>едагогическое образование</w:t>
      </w:r>
      <w:r>
        <w:rPr>
          <w:sz w:val="28"/>
          <w:szCs w:val="28"/>
        </w:rPr>
        <w:t xml:space="preserve"> </w:t>
      </w:r>
      <w:r w:rsidRPr="00E413CA">
        <w:rPr>
          <w:sz w:val="28"/>
          <w:szCs w:val="28"/>
        </w:rPr>
        <w:t>с двумя профилями</w:t>
      </w:r>
      <w:r>
        <w:rPr>
          <w:sz w:val="28"/>
          <w:szCs w:val="28"/>
        </w:rPr>
        <w:t xml:space="preserve">, в соответствии с приказом Министерства образования и науки РФ от 9 февраля 2016 г. №91 и </w:t>
      </w:r>
      <w:r w:rsidRPr="00E70F75">
        <w:rPr>
          <w:sz w:val="28"/>
          <w:szCs w:val="28"/>
        </w:rPr>
        <w:t>утверждена</w:t>
      </w:r>
      <w:r w:rsidRPr="00A258CD">
        <w:rPr>
          <w:sz w:val="28"/>
          <w:szCs w:val="28"/>
        </w:rPr>
        <w:t xml:space="preserve"> на заседании кафедры </w:t>
      </w:r>
      <w:r>
        <w:rPr>
          <w:sz w:val="28"/>
          <w:szCs w:val="28"/>
        </w:rPr>
        <w:t>охраны здоровья и безопасности жизн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деятельности, протокол №11 от30</w:t>
      </w:r>
      <w:r w:rsidRPr="00C54006">
        <w:rPr>
          <w:sz w:val="28"/>
          <w:szCs w:val="28"/>
        </w:rPr>
        <w:t xml:space="preserve"> ию</w:t>
      </w:r>
      <w:r>
        <w:rPr>
          <w:sz w:val="28"/>
          <w:szCs w:val="28"/>
        </w:rPr>
        <w:t>ня 2017</w:t>
      </w:r>
      <w:r w:rsidRPr="00C54006">
        <w:rPr>
          <w:sz w:val="28"/>
          <w:szCs w:val="28"/>
        </w:rPr>
        <w:t>г.</w:t>
      </w:r>
    </w:p>
    <w:p w:rsidR="00D77C73" w:rsidRPr="00204993" w:rsidRDefault="00D77C73" w:rsidP="00A72790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ind w:firstLine="709"/>
        <w:jc w:val="both"/>
        <w:rPr>
          <w:sz w:val="28"/>
          <w:szCs w:val="28"/>
        </w:rPr>
      </w:pPr>
    </w:p>
    <w:p w:rsidR="00D77C73" w:rsidRPr="00204993" w:rsidRDefault="00D77C73" w:rsidP="00DE3CF8">
      <w:pPr>
        <w:ind w:firstLine="709"/>
        <w:jc w:val="both"/>
        <w:rPr>
          <w:sz w:val="28"/>
          <w:szCs w:val="28"/>
        </w:rPr>
      </w:pPr>
    </w:p>
    <w:p w:rsidR="00D77C73" w:rsidRPr="00204993" w:rsidRDefault="00D77C73" w:rsidP="00DE3CF8">
      <w:pPr>
        <w:ind w:firstLine="709"/>
        <w:jc w:val="both"/>
        <w:rPr>
          <w:b/>
          <w:sz w:val="28"/>
          <w:szCs w:val="28"/>
        </w:rPr>
      </w:pPr>
      <w:r w:rsidRPr="00204993">
        <w:rPr>
          <w:b/>
          <w:sz w:val="28"/>
          <w:szCs w:val="28"/>
        </w:rPr>
        <w:t>Разработчик:</w:t>
      </w:r>
    </w:p>
    <w:p w:rsidR="00D77C73" w:rsidRPr="00204993" w:rsidRDefault="00D77C73" w:rsidP="00DE3CF8">
      <w:pPr>
        <w:ind w:firstLine="709"/>
        <w:rPr>
          <w:sz w:val="28"/>
          <w:szCs w:val="28"/>
        </w:rPr>
      </w:pPr>
      <w:r w:rsidRPr="00204993">
        <w:rPr>
          <w:sz w:val="28"/>
          <w:szCs w:val="28"/>
        </w:rPr>
        <w:t>к.пед.н., доцент кафедры охраны здоровья и безопасности жизнеде</w:t>
      </w:r>
      <w:r w:rsidRPr="00204993">
        <w:rPr>
          <w:sz w:val="28"/>
          <w:szCs w:val="28"/>
        </w:rPr>
        <w:t>я</w:t>
      </w:r>
      <w:r w:rsidRPr="00204993">
        <w:rPr>
          <w:sz w:val="28"/>
          <w:szCs w:val="28"/>
        </w:rPr>
        <w:t>тельности «БГПУ им. М.Акмуллы» Горбаткова Е.Ю.</w:t>
      </w:r>
    </w:p>
    <w:p w:rsidR="00D77C73" w:rsidRPr="00204993" w:rsidRDefault="00D77C73" w:rsidP="00DE3CF8">
      <w:pPr>
        <w:ind w:firstLine="709"/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ind w:firstLine="709"/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ind w:firstLine="709"/>
        <w:jc w:val="both"/>
        <w:rPr>
          <w:b/>
          <w:sz w:val="28"/>
          <w:szCs w:val="28"/>
        </w:rPr>
      </w:pPr>
      <w:r w:rsidRPr="00204993">
        <w:rPr>
          <w:b/>
          <w:sz w:val="28"/>
          <w:szCs w:val="28"/>
        </w:rPr>
        <w:t>Эксперты:</w:t>
      </w:r>
    </w:p>
    <w:p w:rsidR="00D77C73" w:rsidRPr="00204993" w:rsidRDefault="00D77C73" w:rsidP="00DE3CF8">
      <w:pPr>
        <w:ind w:firstLine="709"/>
        <w:rPr>
          <w:sz w:val="28"/>
          <w:szCs w:val="28"/>
        </w:rPr>
      </w:pPr>
      <w:r w:rsidRPr="00204993">
        <w:rPr>
          <w:sz w:val="28"/>
          <w:szCs w:val="28"/>
        </w:rPr>
        <w:t>1. К.м.н., доцент кафедры охраны здоровья и безопасности жизнеде</w:t>
      </w:r>
      <w:r w:rsidRPr="00204993">
        <w:rPr>
          <w:sz w:val="28"/>
          <w:szCs w:val="28"/>
        </w:rPr>
        <w:t>я</w:t>
      </w:r>
      <w:r w:rsidRPr="00204993">
        <w:rPr>
          <w:sz w:val="28"/>
          <w:szCs w:val="28"/>
        </w:rPr>
        <w:t xml:space="preserve">тельности «БГПУ им. М.Акмуллы»  Чуктурова Н.И.  </w:t>
      </w:r>
    </w:p>
    <w:p w:rsidR="00D77C73" w:rsidRPr="00204993" w:rsidRDefault="00D77C73" w:rsidP="00DE3CF8">
      <w:pPr>
        <w:ind w:firstLine="709"/>
        <w:rPr>
          <w:sz w:val="28"/>
          <w:szCs w:val="28"/>
        </w:rPr>
      </w:pPr>
    </w:p>
    <w:p w:rsidR="00D77C73" w:rsidRPr="00204993" w:rsidRDefault="00D77C73" w:rsidP="00DE3CF8">
      <w:pPr>
        <w:ind w:firstLine="709"/>
        <w:rPr>
          <w:sz w:val="28"/>
          <w:szCs w:val="28"/>
        </w:rPr>
      </w:pPr>
    </w:p>
    <w:p w:rsidR="00D77C73" w:rsidRPr="00204993" w:rsidRDefault="00D77C73" w:rsidP="00BF6581">
      <w:pPr>
        <w:ind w:firstLine="709"/>
        <w:rPr>
          <w:sz w:val="28"/>
          <w:szCs w:val="28"/>
        </w:rPr>
      </w:pPr>
      <w:r w:rsidRPr="00204993">
        <w:rPr>
          <w:sz w:val="28"/>
          <w:szCs w:val="28"/>
        </w:rPr>
        <w:t xml:space="preserve">2. Д.пед.н., проф. кафедры стандартизации и сертификации УГАТУ  Горбушина С.Н. </w:t>
      </w:r>
    </w:p>
    <w:p w:rsidR="00D77C73" w:rsidRPr="00204993" w:rsidRDefault="00D77C73" w:rsidP="00BF6581">
      <w:pPr>
        <w:ind w:firstLine="709"/>
        <w:rPr>
          <w:sz w:val="28"/>
          <w:szCs w:val="28"/>
        </w:rPr>
      </w:pPr>
    </w:p>
    <w:p w:rsidR="00D77C73" w:rsidRPr="00204993" w:rsidRDefault="00D77C73" w:rsidP="00DE3CF8">
      <w:pPr>
        <w:pStyle w:val="NormalWeb"/>
        <w:spacing w:after="0"/>
        <w:ind w:firstLine="720"/>
        <w:jc w:val="both"/>
        <w:rPr>
          <w:color w:val="auto"/>
          <w:sz w:val="28"/>
          <w:szCs w:val="28"/>
        </w:rPr>
      </w:pPr>
    </w:p>
    <w:p w:rsidR="00D77C73" w:rsidRPr="00204993" w:rsidRDefault="00D77C73" w:rsidP="00DE3CF8">
      <w:pPr>
        <w:ind w:firstLine="720"/>
        <w:jc w:val="both"/>
        <w:rPr>
          <w:sz w:val="28"/>
          <w:szCs w:val="28"/>
        </w:rPr>
      </w:pPr>
    </w:p>
    <w:p w:rsidR="00D77C73" w:rsidRPr="00204993" w:rsidRDefault="00D77C73" w:rsidP="00DE3CF8">
      <w:pPr>
        <w:jc w:val="both"/>
        <w:rPr>
          <w:i/>
        </w:rPr>
      </w:pPr>
    </w:p>
    <w:p w:rsidR="00D77C73" w:rsidRPr="00204993" w:rsidRDefault="00D77C73" w:rsidP="00DE3CF8">
      <w:pPr>
        <w:jc w:val="both"/>
        <w:rPr>
          <w:i/>
        </w:rPr>
      </w:pPr>
    </w:p>
    <w:p w:rsidR="00D77C73" w:rsidRPr="00204993" w:rsidRDefault="00D77C73" w:rsidP="00DE3CF8">
      <w:pPr>
        <w:jc w:val="both"/>
        <w:rPr>
          <w:sz w:val="28"/>
          <w:szCs w:val="28"/>
        </w:rPr>
      </w:pPr>
    </w:p>
    <w:p w:rsidR="00D77C73" w:rsidRDefault="00D77C73" w:rsidP="00DE3CF8">
      <w:pPr>
        <w:jc w:val="both"/>
        <w:rPr>
          <w:b/>
          <w:sz w:val="28"/>
          <w:szCs w:val="28"/>
        </w:rPr>
      </w:pPr>
    </w:p>
    <w:p w:rsidR="00D77C73" w:rsidRDefault="00D77C73" w:rsidP="00DE3CF8">
      <w:pPr>
        <w:jc w:val="both"/>
        <w:rPr>
          <w:b/>
          <w:sz w:val="28"/>
          <w:szCs w:val="28"/>
        </w:rPr>
      </w:pPr>
    </w:p>
    <w:p w:rsidR="00D77C73" w:rsidRDefault="00D77C73" w:rsidP="00DE3CF8">
      <w:pPr>
        <w:jc w:val="both"/>
        <w:rPr>
          <w:b/>
          <w:sz w:val="28"/>
          <w:szCs w:val="28"/>
        </w:rPr>
      </w:pPr>
    </w:p>
    <w:p w:rsidR="00D77C73" w:rsidRDefault="00D77C73" w:rsidP="00DE3CF8">
      <w:pPr>
        <w:jc w:val="both"/>
        <w:rPr>
          <w:b/>
          <w:sz w:val="28"/>
          <w:szCs w:val="28"/>
        </w:rPr>
      </w:pPr>
    </w:p>
    <w:p w:rsidR="00D77C73" w:rsidRDefault="00D77C73" w:rsidP="00DE3CF8">
      <w:pPr>
        <w:jc w:val="both"/>
        <w:rPr>
          <w:b/>
          <w:sz w:val="28"/>
          <w:szCs w:val="28"/>
        </w:rPr>
      </w:pPr>
    </w:p>
    <w:p w:rsidR="00D77C73" w:rsidRDefault="00D77C73" w:rsidP="00DE3CF8">
      <w:pPr>
        <w:jc w:val="both"/>
        <w:rPr>
          <w:b/>
          <w:sz w:val="28"/>
          <w:szCs w:val="28"/>
        </w:rPr>
      </w:pPr>
    </w:p>
    <w:p w:rsidR="00D77C73" w:rsidRDefault="00D77C73" w:rsidP="00DE3CF8">
      <w:pPr>
        <w:jc w:val="both"/>
        <w:rPr>
          <w:b/>
          <w:sz w:val="28"/>
          <w:szCs w:val="28"/>
        </w:rPr>
      </w:pPr>
    </w:p>
    <w:p w:rsidR="00D77C73" w:rsidRDefault="00D77C73" w:rsidP="00DE3CF8">
      <w:pPr>
        <w:jc w:val="both"/>
        <w:rPr>
          <w:b/>
          <w:sz w:val="28"/>
          <w:szCs w:val="28"/>
        </w:rPr>
      </w:pPr>
    </w:p>
    <w:p w:rsidR="00D77C73" w:rsidRDefault="00D77C73" w:rsidP="00DE3CF8">
      <w:pPr>
        <w:jc w:val="both"/>
        <w:rPr>
          <w:b/>
          <w:sz w:val="28"/>
          <w:szCs w:val="28"/>
        </w:rPr>
      </w:pPr>
    </w:p>
    <w:p w:rsidR="00D77C73" w:rsidRDefault="00D77C73" w:rsidP="00DE3CF8">
      <w:pPr>
        <w:jc w:val="both"/>
        <w:rPr>
          <w:b/>
          <w:sz w:val="28"/>
          <w:szCs w:val="28"/>
        </w:rPr>
      </w:pPr>
    </w:p>
    <w:p w:rsidR="00D77C73" w:rsidRDefault="00D77C73" w:rsidP="00DE3CF8">
      <w:pPr>
        <w:jc w:val="both"/>
        <w:rPr>
          <w:b/>
          <w:sz w:val="28"/>
          <w:szCs w:val="28"/>
        </w:rPr>
      </w:pPr>
    </w:p>
    <w:p w:rsidR="00D77C73" w:rsidRDefault="00D77C73" w:rsidP="00DE3CF8">
      <w:pPr>
        <w:jc w:val="both"/>
        <w:rPr>
          <w:b/>
          <w:sz w:val="28"/>
          <w:szCs w:val="28"/>
        </w:rPr>
      </w:pPr>
    </w:p>
    <w:p w:rsidR="00D77C73" w:rsidRDefault="00D77C73" w:rsidP="00DE3CF8">
      <w:pPr>
        <w:jc w:val="both"/>
        <w:rPr>
          <w:b/>
          <w:sz w:val="28"/>
          <w:szCs w:val="28"/>
        </w:rPr>
      </w:pPr>
    </w:p>
    <w:p w:rsidR="00D77C7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jc w:val="both"/>
        <w:rPr>
          <w:b/>
          <w:sz w:val="28"/>
          <w:szCs w:val="28"/>
        </w:rPr>
      </w:pPr>
    </w:p>
    <w:p w:rsidR="00D77C73" w:rsidRPr="00204993" w:rsidRDefault="00D77C73" w:rsidP="00DE3CF8">
      <w:pPr>
        <w:jc w:val="both"/>
        <w:rPr>
          <w:sz w:val="28"/>
          <w:szCs w:val="28"/>
        </w:rPr>
      </w:pPr>
    </w:p>
    <w:p w:rsidR="00D77C73" w:rsidRPr="00204993" w:rsidRDefault="00D77C73" w:rsidP="00DE3CF8">
      <w:pPr>
        <w:jc w:val="right"/>
        <w:rPr>
          <w:sz w:val="28"/>
          <w:szCs w:val="28"/>
        </w:rPr>
      </w:pPr>
      <w:r w:rsidRPr="00204993">
        <w:rPr>
          <w:sz w:val="28"/>
          <w:szCs w:val="28"/>
        </w:rPr>
        <w:t>Приложение.</w:t>
      </w:r>
    </w:p>
    <w:p w:rsidR="00D77C73" w:rsidRPr="00204993" w:rsidRDefault="00D77C73" w:rsidP="00DE3CF8">
      <w:pPr>
        <w:jc w:val="right"/>
        <w:rPr>
          <w:sz w:val="28"/>
          <w:szCs w:val="28"/>
        </w:rPr>
      </w:pPr>
    </w:p>
    <w:p w:rsidR="00D77C73" w:rsidRPr="00204993" w:rsidRDefault="00D77C73" w:rsidP="00DE3CF8">
      <w:pPr>
        <w:jc w:val="center"/>
        <w:rPr>
          <w:b/>
          <w:sz w:val="28"/>
          <w:szCs w:val="28"/>
        </w:rPr>
      </w:pPr>
      <w:r w:rsidRPr="00204993">
        <w:rPr>
          <w:b/>
          <w:sz w:val="28"/>
          <w:szCs w:val="28"/>
        </w:rPr>
        <w:t>Перечень базовых учреждений, предприятий и организаций</w:t>
      </w:r>
    </w:p>
    <w:p w:rsidR="00D77C73" w:rsidRPr="00204993" w:rsidRDefault="00D77C73" w:rsidP="00DE3CF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4"/>
        <w:gridCol w:w="3887"/>
        <w:gridCol w:w="2199"/>
        <w:gridCol w:w="2201"/>
      </w:tblGrid>
      <w:tr w:rsidR="00D77C73" w:rsidRPr="00204993" w:rsidTr="00133821">
        <w:tc>
          <w:tcPr>
            <w:tcW w:w="1284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№</w:t>
            </w:r>
          </w:p>
        </w:tc>
        <w:tc>
          <w:tcPr>
            <w:tcW w:w="3887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Наименование предприятия, учреждения или организации</w:t>
            </w:r>
          </w:p>
        </w:tc>
        <w:tc>
          <w:tcPr>
            <w:tcW w:w="2199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Номер договора</w:t>
            </w:r>
          </w:p>
        </w:tc>
        <w:tc>
          <w:tcPr>
            <w:tcW w:w="2201" w:type="dxa"/>
          </w:tcPr>
          <w:p w:rsidR="00D77C73" w:rsidRPr="00204993" w:rsidRDefault="00D77C73" w:rsidP="00DE3CF8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Сроки действия договора</w:t>
            </w:r>
          </w:p>
        </w:tc>
      </w:tr>
      <w:tr w:rsidR="00D77C73" w:rsidRPr="00204993" w:rsidTr="00133821">
        <w:tc>
          <w:tcPr>
            <w:tcW w:w="1284" w:type="dxa"/>
          </w:tcPr>
          <w:p w:rsidR="00D77C73" w:rsidRPr="00204993" w:rsidRDefault="00D77C73" w:rsidP="00911A42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1.</w:t>
            </w:r>
          </w:p>
        </w:tc>
        <w:tc>
          <w:tcPr>
            <w:tcW w:w="3887" w:type="dxa"/>
          </w:tcPr>
          <w:p w:rsidR="00D77C73" w:rsidRPr="00204993" w:rsidRDefault="00D77C73" w:rsidP="00911A42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Гимназия №39</w:t>
            </w:r>
          </w:p>
        </w:tc>
        <w:tc>
          <w:tcPr>
            <w:tcW w:w="2199" w:type="dxa"/>
          </w:tcPr>
          <w:p w:rsidR="00D77C73" w:rsidRPr="00204993" w:rsidRDefault="00D77C73" w:rsidP="00DE3C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01" w:type="dxa"/>
          </w:tcPr>
          <w:p w:rsidR="00D77C73" w:rsidRPr="00204993" w:rsidRDefault="00D77C73" w:rsidP="00DE3C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77C73" w:rsidRPr="00204993" w:rsidTr="00133821">
        <w:tc>
          <w:tcPr>
            <w:tcW w:w="1284" w:type="dxa"/>
          </w:tcPr>
          <w:p w:rsidR="00D77C73" w:rsidRPr="00204993" w:rsidRDefault="00D77C73" w:rsidP="0091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87" w:type="dxa"/>
          </w:tcPr>
          <w:p w:rsidR="00D77C73" w:rsidRPr="00204993" w:rsidRDefault="00D77C73" w:rsidP="0091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9" w:type="dxa"/>
          </w:tcPr>
          <w:p w:rsidR="00D77C73" w:rsidRPr="00204993" w:rsidRDefault="00D77C73" w:rsidP="00DE3C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01" w:type="dxa"/>
          </w:tcPr>
          <w:p w:rsidR="00D77C73" w:rsidRPr="00204993" w:rsidRDefault="00D77C73" w:rsidP="00DE3C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77C73" w:rsidRPr="00204993" w:rsidTr="00133821">
        <w:tc>
          <w:tcPr>
            <w:tcW w:w="1284" w:type="dxa"/>
          </w:tcPr>
          <w:p w:rsidR="00D77C73" w:rsidRPr="00204993" w:rsidRDefault="00D77C73" w:rsidP="00911A42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3887" w:type="dxa"/>
          </w:tcPr>
          <w:p w:rsidR="00D77C73" w:rsidRPr="00204993" w:rsidRDefault="00D77C73" w:rsidP="004C251F">
            <w:pPr>
              <w:jc w:val="center"/>
              <w:rPr>
                <w:sz w:val="28"/>
                <w:szCs w:val="28"/>
              </w:rPr>
            </w:pPr>
            <w:r w:rsidRPr="00204993">
              <w:rPr>
                <w:sz w:val="28"/>
                <w:szCs w:val="28"/>
              </w:rPr>
              <w:t>Гимназия №</w:t>
            </w:r>
            <w:r>
              <w:rPr>
                <w:sz w:val="28"/>
                <w:szCs w:val="28"/>
              </w:rPr>
              <w:t>64</w:t>
            </w:r>
          </w:p>
        </w:tc>
        <w:tc>
          <w:tcPr>
            <w:tcW w:w="2199" w:type="dxa"/>
          </w:tcPr>
          <w:p w:rsidR="00D77C73" w:rsidRPr="00204993" w:rsidRDefault="00D77C73" w:rsidP="00DE3C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01" w:type="dxa"/>
          </w:tcPr>
          <w:p w:rsidR="00D77C73" w:rsidRPr="00204993" w:rsidRDefault="00D77C73" w:rsidP="00DE3CF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77C73" w:rsidRPr="00204993" w:rsidTr="00133821">
        <w:tc>
          <w:tcPr>
            <w:tcW w:w="1284" w:type="dxa"/>
          </w:tcPr>
          <w:p w:rsidR="00D77C73" w:rsidRPr="00204993" w:rsidRDefault="00D77C73" w:rsidP="0091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87" w:type="dxa"/>
          </w:tcPr>
          <w:p w:rsidR="00D77C73" w:rsidRPr="00204993" w:rsidRDefault="00D77C73" w:rsidP="00911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9" w:type="dxa"/>
          </w:tcPr>
          <w:p w:rsidR="00D77C73" w:rsidRPr="00204993" w:rsidRDefault="00D77C73" w:rsidP="00DE3C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01" w:type="dxa"/>
          </w:tcPr>
          <w:p w:rsidR="00D77C73" w:rsidRPr="00204993" w:rsidRDefault="00D77C73" w:rsidP="00DE3CF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77C73" w:rsidRPr="00204993" w:rsidRDefault="00D77C73" w:rsidP="00DE3CF8"/>
    <w:p w:rsidR="00D77C73" w:rsidRPr="00204993" w:rsidRDefault="00D77C73" w:rsidP="00DE3CF8"/>
    <w:p w:rsidR="00D77C73" w:rsidRPr="00204993" w:rsidRDefault="00D77C73" w:rsidP="00DE3CF8"/>
    <w:p w:rsidR="00D77C73" w:rsidRPr="00204993" w:rsidRDefault="00D77C73" w:rsidP="00DE3CF8"/>
    <w:p w:rsidR="00D77C73" w:rsidRPr="00204993" w:rsidRDefault="00D77C73" w:rsidP="00DE3CF8"/>
    <w:p w:rsidR="00D77C73" w:rsidRPr="00204993" w:rsidRDefault="00D77C73" w:rsidP="00DE3CF8"/>
    <w:p w:rsidR="00D77C73" w:rsidRPr="00204993" w:rsidRDefault="00D77C73" w:rsidP="00DE3CF8"/>
    <w:p w:rsidR="00D77C73" w:rsidRPr="00204993" w:rsidRDefault="00D77C73" w:rsidP="00DE3CF8"/>
    <w:p w:rsidR="00D77C73" w:rsidRPr="0020499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Default="00D77C73" w:rsidP="00DE3CF8"/>
    <w:p w:rsidR="00D77C73" w:rsidRPr="00204993" w:rsidRDefault="00D77C73" w:rsidP="00DE3CF8"/>
    <w:p w:rsidR="00D77C73" w:rsidRPr="00204993" w:rsidRDefault="00D77C73" w:rsidP="00DE3CF8"/>
    <w:p w:rsidR="00D77C73" w:rsidRPr="00204993" w:rsidRDefault="00D77C73" w:rsidP="00896B33">
      <w:pPr>
        <w:jc w:val="center"/>
        <w:rPr>
          <w:b/>
          <w:sz w:val="28"/>
          <w:szCs w:val="28"/>
        </w:rPr>
      </w:pPr>
      <w:r w:rsidRPr="00204993">
        <w:rPr>
          <w:b/>
          <w:sz w:val="28"/>
          <w:szCs w:val="28"/>
        </w:rPr>
        <w:t>Аттестационный лист оценки уровня компетенций</w:t>
      </w:r>
    </w:p>
    <w:p w:rsidR="00D77C73" w:rsidRPr="00204993" w:rsidRDefault="00D77C73" w:rsidP="00896B33">
      <w:pPr>
        <w:jc w:val="center"/>
        <w:rPr>
          <w:b/>
          <w:sz w:val="28"/>
          <w:szCs w:val="28"/>
        </w:rPr>
      </w:pPr>
      <w:r w:rsidRPr="00204993">
        <w:rPr>
          <w:b/>
          <w:sz w:val="28"/>
          <w:szCs w:val="28"/>
        </w:rPr>
        <w:t>по производственной</w:t>
      </w:r>
      <w:r w:rsidRPr="00204993">
        <w:rPr>
          <w:b/>
          <w:i/>
          <w:sz w:val="28"/>
          <w:szCs w:val="28"/>
        </w:rPr>
        <w:t xml:space="preserve"> </w:t>
      </w:r>
      <w:r w:rsidRPr="00204993">
        <w:rPr>
          <w:b/>
          <w:sz w:val="28"/>
          <w:szCs w:val="28"/>
        </w:rPr>
        <w:t>практике</w:t>
      </w:r>
    </w:p>
    <w:p w:rsidR="00D77C73" w:rsidRPr="00204993" w:rsidRDefault="00D77C73" w:rsidP="00896B33">
      <w:pPr>
        <w:jc w:val="center"/>
        <w:rPr>
          <w:b/>
          <w:sz w:val="28"/>
          <w:szCs w:val="28"/>
        </w:rPr>
      </w:pPr>
    </w:p>
    <w:p w:rsidR="00D77C73" w:rsidRPr="00204993" w:rsidRDefault="00D77C73" w:rsidP="00896B33">
      <w:pPr>
        <w:pStyle w:val="1"/>
        <w:tabs>
          <w:tab w:val="left" w:pos="851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204993">
        <w:rPr>
          <w:rFonts w:ascii="Times New Roman" w:hAnsi="Times New Roman" w:cs="Times New Roman"/>
          <w:sz w:val="24"/>
          <w:szCs w:val="28"/>
        </w:rPr>
        <w:t>ФИО студента ______________________________________________</w:t>
      </w:r>
    </w:p>
    <w:p w:rsidR="00D77C73" w:rsidRPr="00204993" w:rsidRDefault="00D77C73" w:rsidP="00F35715">
      <w:pPr>
        <w:suppressAutoHyphens/>
        <w:spacing w:line="360" w:lineRule="auto"/>
        <w:jc w:val="both"/>
        <w:rPr>
          <w:szCs w:val="28"/>
        </w:rPr>
      </w:pPr>
      <w:r w:rsidRPr="00204993">
        <w:rPr>
          <w:szCs w:val="28"/>
        </w:rPr>
        <w:t xml:space="preserve">Направление подготовки, направленность (профиль): </w:t>
      </w:r>
      <w:r w:rsidRPr="00204993">
        <w:rPr>
          <w:b/>
          <w:szCs w:val="28"/>
        </w:rPr>
        <w:t>44.03.05 Педагогическое образование (</w:t>
      </w:r>
      <w:r w:rsidRPr="00204993">
        <w:rPr>
          <w:szCs w:val="28"/>
        </w:rPr>
        <w:t>профиль: «Физическая культура,  безопасность жизнедеятельности»</w:t>
      </w:r>
      <w:r w:rsidRPr="00204993">
        <w:rPr>
          <w:b/>
          <w:szCs w:val="28"/>
        </w:rPr>
        <w:t>)</w:t>
      </w:r>
    </w:p>
    <w:p w:rsidR="00D77C73" w:rsidRPr="00204993" w:rsidRDefault="00D77C73" w:rsidP="00896B33">
      <w:pPr>
        <w:pStyle w:val="1"/>
        <w:tabs>
          <w:tab w:val="left" w:pos="851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204993">
        <w:rPr>
          <w:rFonts w:ascii="Times New Roman" w:hAnsi="Times New Roman" w:cs="Times New Roman"/>
          <w:sz w:val="24"/>
          <w:szCs w:val="28"/>
        </w:rPr>
        <w:t xml:space="preserve">Курс </w:t>
      </w:r>
      <w:r w:rsidRPr="00204993">
        <w:rPr>
          <w:rFonts w:ascii="Times New Roman" w:hAnsi="Times New Roman" w:cs="Times New Roman"/>
          <w:sz w:val="24"/>
          <w:szCs w:val="28"/>
          <w:lang w:val="en-US"/>
        </w:rPr>
        <w:t>V</w:t>
      </w:r>
    </w:p>
    <w:p w:rsidR="00D77C73" w:rsidRPr="00204993" w:rsidRDefault="00D77C73" w:rsidP="00896B33">
      <w:pPr>
        <w:pStyle w:val="1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8"/>
          <w:u w:val="single"/>
        </w:rPr>
      </w:pPr>
      <w:r w:rsidRPr="00204993">
        <w:rPr>
          <w:rFonts w:ascii="Times New Roman" w:hAnsi="Times New Roman" w:cs="Times New Roman"/>
          <w:sz w:val="24"/>
          <w:szCs w:val="28"/>
        </w:rPr>
        <w:t xml:space="preserve">Место прохождения практики (организация, юридический адрес): </w:t>
      </w:r>
      <w:r w:rsidRPr="00204993">
        <w:rPr>
          <w:rFonts w:ascii="Times New Roman" w:hAnsi="Times New Roman" w:cs="Times New Roman"/>
          <w:sz w:val="24"/>
          <w:szCs w:val="28"/>
        </w:rPr>
        <w:br/>
        <w:t xml:space="preserve">Гимназия № ___ г. Уфа, </w:t>
      </w:r>
      <w:r w:rsidRPr="00204993">
        <w:rPr>
          <w:rFonts w:ascii="Times New Roman" w:hAnsi="Times New Roman" w:cs="Times New Roman"/>
          <w:sz w:val="24"/>
          <w:szCs w:val="28"/>
          <w:shd w:val="clear" w:color="auto" w:fill="FFFFFF"/>
        </w:rPr>
        <w:t>Адрес:_______________________</w:t>
      </w:r>
    </w:p>
    <w:p w:rsidR="00D77C73" w:rsidRPr="00204993" w:rsidRDefault="00D77C73" w:rsidP="00F35715">
      <w:pPr>
        <w:pStyle w:val="BodyTextIndent1"/>
        <w:spacing w:after="0" w:line="360" w:lineRule="auto"/>
        <w:ind w:left="0" w:firstLine="709"/>
        <w:jc w:val="both"/>
        <w:rPr>
          <w:szCs w:val="28"/>
        </w:rPr>
      </w:pPr>
      <w:r w:rsidRPr="00204993">
        <w:rPr>
          <w:szCs w:val="28"/>
        </w:rPr>
        <w:t xml:space="preserve">Сроки прохождения практики: </w:t>
      </w:r>
      <w:r>
        <w:rPr>
          <w:szCs w:val="28"/>
        </w:rPr>
        <w:t>__</w:t>
      </w:r>
      <w:r w:rsidRPr="00204993">
        <w:rPr>
          <w:szCs w:val="28"/>
        </w:rPr>
        <w:t>.</w:t>
      </w:r>
      <w:r>
        <w:rPr>
          <w:szCs w:val="28"/>
        </w:rPr>
        <w:t>__</w:t>
      </w:r>
      <w:r w:rsidRPr="00204993">
        <w:rPr>
          <w:szCs w:val="28"/>
        </w:rPr>
        <w:t>.20</w:t>
      </w:r>
      <w:r>
        <w:rPr>
          <w:szCs w:val="28"/>
        </w:rPr>
        <w:t>__</w:t>
      </w:r>
      <w:r w:rsidRPr="00204993">
        <w:rPr>
          <w:szCs w:val="28"/>
        </w:rPr>
        <w:t xml:space="preserve"> г. – </w:t>
      </w:r>
      <w:r>
        <w:rPr>
          <w:szCs w:val="28"/>
        </w:rPr>
        <w:t>__.__</w:t>
      </w:r>
      <w:r w:rsidRPr="00204993">
        <w:rPr>
          <w:szCs w:val="28"/>
        </w:rPr>
        <w:t>.20</w:t>
      </w:r>
      <w:r>
        <w:rPr>
          <w:szCs w:val="28"/>
        </w:rPr>
        <w:t>__</w:t>
      </w:r>
      <w:r w:rsidRPr="00204993">
        <w:rPr>
          <w:szCs w:val="28"/>
        </w:rPr>
        <w:t xml:space="preserve"> г.</w:t>
      </w: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56"/>
        <w:gridCol w:w="3972"/>
        <w:gridCol w:w="3193"/>
        <w:gridCol w:w="1307"/>
        <w:gridCol w:w="1080"/>
      </w:tblGrid>
      <w:tr w:rsidR="00D77C73" w:rsidRPr="00204993" w:rsidTr="00A3352D">
        <w:trPr>
          <w:trHeight w:val="521"/>
        </w:trPr>
        <w:tc>
          <w:tcPr>
            <w:tcW w:w="456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04993">
              <w:rPr>
                <w:rFonts w:ascii="Times New Roman" w:hAnsi="Times New Roman" w:cs="Times New Roman"/>
                <w:b/>
                <w:iCs/>
              </w:rPr>
              <w:t>№</w:t>
            </w:r>
          </w:p>
        </w:tc>
        <w:tc>
          <w:tcPr>
            <w:tcW w:w="3972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04993">
              <w:rPr>
                <w:rFonts w:ascii="Times New Roman" w:hAnsi="Times New Roman" w:cs="Times New Roman"/>
                <w:b/>
              </w:rPr>
              <w:t>Виды работ, выполненные во время практики</w:t>
            </w:r>
            <w:r w:rsidRPr="00204993">
              <w:rPr>
                <w:rFonts w:ascii="Times New Roman" w:hAnsi="Times New Roman" w:cs="Times New Roman"/>
                <w:b/>
                <w:vertAlign w:val="superscript"/>
              </w:rPr>
              <w:t xml:space="preserve"> </w:t>
            </w:r>
          </w:p>
        </w:tc>
        <w:tc>
          <w:tcPr>
            <w:tcW w:w="3193" w:type="dxa"/>
          </w:tcPr>
          <w:p w:rsidR="00D77C73" w:rsidRPr="00204993" w:rsidRDefault="00D77C73" w:rsidP="00A3352D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Cs/>
                <w:vertAlign w:val="superscript"/>
              </w:rPr>
            </w:pPr>
            <w:r w:rsidRPr="00204993">
              <w:rPr>
                <w:rFonts w:ascii="Times New Roman" w:hAnsi="Times New Roman" w:cs="Times New Roman"/>
                <w:b/>
              </w:rPr>
              <w:t>Показатели выполнения р</w:t>
            </w:r>
            <w:r w:rsidRPr="00204993">
              <w:rPr>
                <w:rFonts w:ascii="Times New Roman" w:hAnsi="Times New Roman" w:cs="Times New Roman"/>
                <w:b/>
              </w:rPr>
              <w:t>а</w:t>
            </w:r>
            <w:r w:rsidRPr="00204993">
              <w:rPr>
                <w:rFonts w:ascii="Times New Roman" w:hAnsi="Times New Roman" w:cs="Times New Roman"/>
                <w:b/>
              </w:rPr>
              <w:t>бот в соответствии с пр</w:t>
            </w:r>
            <w:r w:rsidRPr="00204993">
              <w:rPr>
                <w:rFonts w:ascii="Times New Roman" w:hAnsi="Times New Roman" w:cs="Times New Roman"/>
                <w:b/>
              </w:rPr>
              <w:t>о</w:t>
            </w:r>
            <w:r w:rsidRPr="00204993">
              <w:rPr>
                <w:rFonts w:ascii="Times New Roman" w:hAnsi="Times New Roman" w:cs="Times New Roman"/>
                <w:b/>
              </w:rPr>
              <w:t>граммой практики и треб</w:t>
            </w:r>
            <w:r w:rsidRPr="00204993">
              <w:rPr>
                <w:rFonts w:ascii="Times New Roman" w:hAnsi="Times New Roman" w:cs="Times New Roman"/>
                <w:b/>
              </w:rPr>
              <w:t>о</w:t>
            </w:r>
            <w:r w:rsidRPr="00204993">
              <w:rPr>
                <w:rFonts w:ascii="Times New Roman" w:hAnsi="Times New Roman" w:cs="Times New Roman"/>
                <w:b/>
              </w:rPr>
              <w:t>ваниями организации, в к</w:t>
            </w:r>
            <w:r w:rsidRPr="00204993">
              <w:rPr>
                <w:rFonts w:ascii="Times New Roman" w:hAnsi="Times New Roman" w:cs="Times New Roman"/>
                <w:b/>
              </w:rPr>
              <w:t>о</w:t>
            </w:r>
            <w:r w:rsidRPr="00204993">
              <w:rPr>
                <w:rFonts w:ascii="Times New Roman" w:hAnsi="Times New Roman" w:cs="Times New Roman"/>
                <w:b/>
              </w:rPr>
              <w:t>торой проходила практика</w:t>
            </w:r>
          </w:p>
        </w:tc>
        <w:tc>
          <w:tcPr>
            <w:tcW w:w="1307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Cs/>
                <w:vertAlign w:val="superscript"/>
              </w:rPr>
            </w:pPr>
            <w:r w:rsidRPr="00204993">
              <w:rPr>
                <w:rFonts w:ascii="Times New Roman" w:hAnsi="Times New Roman" w:cs="Times New Roman"/>
                <w:b/>
                <w:iCs/>
                <w:sz w:val="18"/>
              </w:rPr>
              <w:t>Коды комп</w:t>
            </w:r>
            <w:r w:rsidRPr="00204993">
              <w:rPr>
                <w:rFonts w:ascii="Times New Roman" w:hAnsi="Times New Roman" w:cs="Times New Roman"/>
                <w:b/>
                <w:iCs/>
                <w:sz w:val="18"/>
              </w:rPr>
              <w:t>е</w:t>
            </w:r>
            <w:r w:rsidRPr="00204993">
              <w:rPr>
                <w:rFonts w:ascii="Times New Roman" w:hAnsi="Times New Roman" w:cs="Times New Roman"/>
                <w:b/>
                <w:iCs/>
                <w:sz w:val="18"/>
              </w:rPr>
              <w:t>тенций</w:t>
            </w:r>
          </w:p>
        </w:tc>
        <w:tc>
          <w:tcPr>
            <w:tcW w:w="1080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Cs/>
                <w:vertAlign w:val="superscript"/>
              </w:rPr>
            </w:pPr>
            <w:r w:rsidRPr="00204993">
              <w:rPr>
                <w:rFonts w:ascii="Times New Roman" w:hAnsi="Times New Roman" w:cs="Times New Roman"/>
                <w:b/>
                <w:iCs/>
              </w:rPr>
              <w:t>Оценка</w:t>
            </w:r>
          </w:p>
        </w:tc>
      </w:tr>
      <w:tr w:rsidR="00D77C73" w:rsidRPr="00204993" w:rsidTr="00A3352D">
        <w:trPr>
          <w:trHeight w:val="722"/>
        </w:trPr>
        <w:tc>
          <w:tcPr>
            <w:tcW w:w="456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72" w:type="dxa"/>
          </w:tcPr>
          <w:p w:rsidR="00D77C73" w:rsidRPr="00204993" w:rsidRDefault="00D77C73" w:rsidP="00A3352D">
            <w:pPr>
              <w:ind w:firstLine="284"/>
              <w:jc w:val="both"/>
              <w:rPr>
                <w:szCs w:val="28"/>
              </w:rPr>
            </w:pPr>
            <w:r w:rsidRPr="00204993">
              <w:rPr>
                <w:szCs w:val="28"/>
              </w:rPr>
              <w:t>Составление примерной пр</w:t>
            </w:r>
            <w:r w:rsidRPr="00204993">
              <w:rPr>
                <w:szCs w:val="28"/>
              </w:rPr>
              <w:t>о</w:t>
            </w:r>
            <w:r w:rsidRPr="00204993">
              <w:rPr>
                <w:szCs w:val="28"/>
              </w:rPr>
              <w:t>граммы деятельности на период прохождения педагогической пра</w:t>
            </w:r>
            <w:r w:rsidRPr="00204993">
              <w:rPr>
                <w:szCs w:val="28"/>
              </w:rPr>
              <w:t>к</w:t>
            </w:r>
            <w:r w:rsidRPr="00204993">
              <w:rPr>
                <w:szCs w:val="28"/>
              </w:rPr>
              <w:t>тики</w:t>
            </w:r>
          </w:p>
        </w:tc>
        <w:tc>
          <w:tcPr>
            <w:tcW w:w="3193" w:type="dxa"/>
          </w:tcPr>
          <w:p w:rsidR="00D77C73" w:rsidRPr="00204993" w:rsidRDefault="00D77C73" w:rsidP="000C2F68">
            <w:pPr>
              <w:autoSpaceDN w:val="0"/>
              <w:adjustRightInd w:val="0"/>
              <w:rPr>
                <w:sz w:val="20"/>
                <w:szCs w:val="22"/>
              </w:rPr>
            </w:pPr>
          </w:p>
        </w:tc>
        <w:tc>
          <w:tcPr>
            <w:tcW w:w="1307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0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7C73" w:rsidRPr="00204993" w:rsidTr="00A3352D">
        <w:tc>
          <w:tcPr>
            <w:tcW w:w="456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72" w:type="dxa"/>
          </w:tcPr>
          <w:p w:rsidR="00D77C73" w:rsidRPr="00204993" w:rsidRDefault="00D77C73" w:rsidP="00A3352D">
            <w:pPr>
              <w:jc w:val="both"/>
              <w:rPr>
                <w:rStyle w:val="FontStyle18"/>
                <w:sz w:val="24"/>
                <w:szCs w:val="28"/>
              </w:rPr>
            </w:pPr>
            <w:r w:rsidRPr="00204993">
              <w:rPr>
                <w:rStyle w:val="FontStyle18"/>
                <w:sz w:val="24"/>
                <w:szCs w:val="28"/>
              </w:rPr>
              <w:t>Разработка плана-графика провед</w:t>
            </w:r>
            <w:r w:rsidRPr="00204993">
              <w:rPr>
                <w:rStyle w:val="FontStyle18"/>
                <w:sz w:val="24"/>
                <w:szCs w:val="28"/>
              </w:rPr>
              <w:t>е</w:t>
            </w:r>
            <w:r w:rsidRPr="00204993">
              <w:rPr>
                <w:rStyle w:val="FontStyle18"/>
                <w:sz w:val="24"/>
                <w:szCs w:val="28"/>
              </w:rPr>
              <w:t>ния пробных и зачетных уроков в период педагогической практики и представление его курсовому рук</w:t>
            </w:r>
            <w:r w:rsidRPr="00204993">
              <w:rPr>
                <w:rStyle w:val="FontStyle18"/>
                <w:sz w:val="24"/>
                <w:szCs w:val="28"/>
              </w:rPr>
              <w:t>о</w:t>
            </w:r>
            <w:r w:rsidRPr="00204993">
              <w:rPr>
                <w:rStyle w:val="FontStyle18"/>
                <w:sz w:val="24"/>
                <w:szCs w:val="28"/>
              </w:rPr>
              <w:t>водителю и методистам</w:t>
            </w:r>
          </w:p>
        </w:tc>
        <w:tc>
          <w:tcPr>
            <w:tcW w:w="3193" w:type="dxa"/>
          </w:tcPr>
          <w:p w:rsidR="00D77C73" w:rsidRPr="00204993" w:rsidRDefault="00D77C73" w:rsidP="000C2F68">
            <w:pPr>
              <w:autoSpaceDN w:val="0"/>
              <w:adjustRightInd w:val="0"/>
              <w:rPr>
                <w:sz w:val="20"/>
                <w:szCs w:val="22"/>
              </w:rPr>
            </w:pPr>
          </w:p>
        </w:tc>
        <w:tc>
          <w:tcPr>
            <w:tcW w:w="1307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0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7C73" w:rsidRPr="00204993" w:rsidTr="00A3352D">
        <w:tc>
          <w:tcPr>
            <w:tcW w:w="456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72" w:type="dxa"/>
          </w:tcPr>
          <w:p w:rsidR="00D77C73" w:rsidRPr="00204993" w:rsidRDefault="00D77C73" w:rsidP="00A3352D">
            <w:pPr>
              <w:jc w:val="both"/>
              <w:rPr>
                <w:rStyle w:val="FontStyle18"/>
                <w:sz w:val="24"/>
                <w:szCs w:val="28"/>
              </w:rPr>
            </w:pPr>
            <w:r w:rsidRPr="00204993">
              <w:rPr>
                <w:rStyle w:val="FontStyle18"/>
                <w:sz w:val="24"/>
                <w:szCs w:val="28"/>
              </w:rPr>
              <w:t>Разработка плана-графика пробных и зачетных воспитательных мер</w:t>
            </w:r>
            <w:r w:rsidRPr="00204993">
              <w:rPr>
                <w:rStyle w:val="FontStyle18"/>
                <w:sz w:val="24"/>
                <w:szCs w:val="28"/>
              </w:rPr>
              <w:t>о</w:t>
            </w:r>
            <w:r w:rsidRPr="00204993">
              <w:rPr>
                <w:rStyle w:val="FontStyle18"/>
                <w:sz w:val="24"/>
                <w:szCs w:val="28"/>
              </w:rPr>
              <w:t>приятий и представление его курс</w:t>
            </w:r>
            <w:r w:rsidRPr="00204993">
              <w:rPr>
                <w:rStyle w:val="FontStyle18"/>
                <w:sz w:val="24"/>
                <w:szCs w:val="28"/>
              </w:rPr>
              <w:t>о</w:t>
            </w:r>
            <w:r w:rsidRPr="00204993">
              <w:rPr>
                <w:rStyle w:val="FontStyle18"/>
                <w:sz w:val="24"/>
                <w:szCs w:val="28"/>
              </w:rPr>
              <w:t>вому руководителю и методистам</w:t>
            </w:r>
          </w:p>
        </w:tc>
        <w:tc>
          <w:tcPr>
            <w:tcW w:w="3193" w:type="dxa"/>
          </w:tcPr>
          <w:p w:rsidR="00D77C73" w:rsidRPr="00204993" w:rsidRDefault="00D77C73" w:rsidP="000C2F68">
            <w:pPr>
              <w:autoSpaceDN w:val="0"/>
              <w:adjustRightInd w:val="0"/>
              <w:rPr>
                <w:bCs/>
                <w:sz w:val="20"/>
                <w:szCs w:val="22"/>
              </w:rPr>
            </w:pPr>
          </w:p>
        </w:tc>
        <w:tc>
          <w:tcPr>
            <w:tcW w:w="1307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0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7C73" w:rsidRPr="00204993" w:rsidTr="00A3352D">
        <w:tc>
          <w:tcPr>
            <w:tcW w:w="456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72" w:type="dxa"/>
          </w:tcPr>
          <w:p w:rsidR="00D77C73" w:rsidRPr="00204993" w:rsidRDefault="00D77C73" w:rsidP="00A3352D">
            <w:pPr>
              <w:jc w:val="both"/>
              <w:rPr>
                <w:rStyle w:val="FontStyle18"/>
                <w:sz w:val="24"/>
                <w:szCs w:val="28"/>
              </w:rPr>
            </w:pPr>
            <w:r w:rsidRPr="00204993">
              <w:rPr>
                <w:rStyle w:val="FontStyle18"/>
                <w:sz w:val="24"/>
                <w:szCs w:val="28"/>
              </w:rPr>
              <w:t>Разработка конспектов пробных и зачетных уроков, по предмету ОБЖ</w:t>
            </w:r>
          </w:p>
        </w:tc>
        <w:tc>
          <w:tcPr>
            <w:tcW w:w="3193" w:type="dxa"/>
          </w:tcPr>
          <w:p w:rsidR="00D77C73" w:rsidRPr="00204993" w:rsidRDefault="00D77C73" w:rsidP="000C2F68">
            <w:pPr>
              <w:autoSpaceDN w:val="0"/>
              <w:adjustRightInd w:val="0"/>
              <w:jc w:val="center"/>
              <w:rPr>
                <w:sz w:val="20"/>
                <w:szCs w:val="22"/>
              </w:rPr>
            </w:pPr>
          </w:p>
        </w:tc>
        <w:tc>
          <w:tcPr>
            <w:tcW w:w="1307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0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7C73" w:rsidRPr="00204993" w:rsidTr="00A3352D">
        <w:trPr>
          <w:trHeight w:val="1125"/>
        </w:trPr>
        <w:tc>
          <w:tcPr>
            <w:tcW w:w="456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72" w:type="dxa"/>
          </w:tcPr>
          <w:p w:rsidR="00D77C73" w:rsidRPr="00204993" w:rsidRDefault="00D77C73" w:rsidP="00A3352D">
            <w:pPr>
              <w:jc w:val="both"/>
              <w:rPr>
                <w:rStyle w:val="FontStyle18"/>
                <w:sz w:val="24"/>
                <w:szCs w:val="28"/>
              </w:rPr>
            </w:pPr>
            <w:r w:rsidRPr="00204993">
              <w:rPr>
                <w:rStyle w:val="FontStyle18"/>
                <w:sz w:val="24"/>
                <w:szCs w:val="28"/>
              </w:rPr>
              <w:t>Подготовка и проведение пробных и зачетных уроков по дисциплине ОБЖ</w:t>
            </w:r>
          </w:p>
        </w:tc>
        <w:tc>
          <w:tcPr>
            <w:tcW w:w="3193" w:type="dxa"/>
          </w:tcPr>
          <w:p w:rsidR="00D77C73" w:rsidRPr="00BC09AB" w:rsidRDefault="00D77C73" w:rsidP="000C2F68">
            <w:pPr>
              <w:autoSpaceDN w:val="0"/>
              <w:adjustRightInd w:val="0"/>
              <w:rPr>
                <w:sz w:val="20"/>
                <w:szCs w:val="22"/>
              </w:rPr>
            </w:pPr>
          </w:p>
        </w:tc>
        <w:tc>
          <w:tcPr>
            <w:tcW w:w="1307" w:type="dxa"/>
          </w:tcPr>
          <w:p w:rsidR="00D77C73" w:rsidRPr="00BC09AB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0" w:type="dxa"/>
          </w:tcPr>
          <w:p w:rsidR="00D77C73" w:rsidRPr="00BC09AB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7C73" w:rsidRPr="00204993" w:rsidTr="00A3352D">
        <w:trPr>
          <w:trHeight w:val="1905"/>
        </w:trPr>
        <w:tc>
          <w:tcPr>
            <w:tcW w:w="456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72" w:type="dxa"/>
          </w:tcPr>
          <w:p w:rsidR="00D77C73" w:rsidRPr="00204993" w:rsidRDefault="00D77C73" w:rsidP="00A3352D">
            <w:pPr>
              <w:tabs>
                <w:tab w:val="left" w:pos="7230"/>
              </w:tabs>
              <w:ind w:firstLine="284"/>
              <w:jc w:val="both"/>
              <w:rPr>
                <w:b/>
                <w:szCs w:val="28"/>
              </w:rPr>
            </w:pPr>
            <w:r w:rsidRPr="00204993">
              <w:rPr>
                <w:szCs w:val="28"/>
              </w:rPr>
              <w:t>Методическая деятельность (н</w:t>
            </w:r>
            <w:r w:rsidRPr="00204993">
              <w:rPr>
                <w:szCs w:val="28"/>
              </w:rPr>
              <w:t>а</w:t>
            </w:r>
            <w:r w:rsidRPr="00204993">
              <w:rPr>
                <w:szCs w:val="28"/>
              </w:rPr>
              <w:t>блюдение и анализ профессионал</w:t>
            </w:r>
            <w:r w:rsidRPr="00204993">
              <w:rPr>
                <w:szCs w:val="28"/>
              </w:rPr>
              <w:t>ь</w:t>
            </w:r>
            <w:r w:rsidRPr="00204993">
              <w:rPr>
                <w:szCs w:val="28"/>
              </w:rPr>
              <w:t>ной деятельности специалистов б</w:t>
            </w:r>
            <w:r w:rsidRPr="00204993">
              <w:rPr>
                <w:szCs w:val="28"/>
              </w:rPr>
              <w:t>а</w:t>
            </w:r>
            <w:r w:rsidRPr="00204993">
              <w:rPr>
                <w:szCs w:val="28"/>
              </w:rPr>
              <w:t>зового учреждения), участие в с</w:t>
            </w:r>
            <w:r w:rsidRPr="00204993">
              <w:rPr>
                <w:szCs w:val="28"/>
              </w:rPr>
              <w:t>о</w:t>
            </w:r>
            <w:r w:rsidRPr="00204993">
              <w:rPr>
                <w:szCs w:val="28"/>
              </w:rPr>
              <w:t>вершенствовании учебных курсов по ОБЖ и пр.</w:t>
            </w:r>
          </w:p>
        </w:tc>
        <w:tc>
          <w:tcPr>
            <w:tcW w:w="3193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7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0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7C73" w:rsidRPr="00204993" w:rsidTr="00A3352D">
        <w:trPr>
          <w:trHeight w:val="1692"/>
        </w:trPr>
        <w:tc>
          <w:tcPr>
            <w:tcW w:w="456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72" w:type="dxa"/>
          </w:tcPr>
          <w:p w:rsidR="00D77C73" w:rsidRPr="00204993" w:rsidRDefault="00D77C73" w:rsidP="00A3352D">
            <w:pPr>
              <w:tabs>
                <w:tab w:val="left" w:pos="7230"/>
              </w:tabs>
              <w:ind w:firstLine="284"/>
              <w:jc w:val="both"/>
              <w:rPr>
                <w:rStyle w:val="FontStyle18"/>
                <w:sz w:val="24"/>
                <w:szCs w:val="28"/>
              </w:rPr>
            </w:pPr>
            <w:r w:rsidRPr="00204993">
              <w:rPr>
                <w:rStyle w:val="FontStyle18"/>
                <w:sz w:val="24"/>
                <w:szCs w:val="28"/>
              </w:rPr>
              <w:t>Разработка конспектов факульт</w:t>
            </w:r>
            <w:r w:rsidRPr="00204993">
              <w:rPr>
                <w:rStyle w:val="FontStyle18"/>
                <w:sz w:val="24"/>
                <w:szCs w:val="28"/>
              </w:rPr>
              <w:t>а</w:t>
            </w:r>
            <w:r w:rsidRPr="00204993">
              <w:rPr>
                <w:rStyle w:val="FontStyle18"/>
                <w:sz w:val="24"/>
                <w:szCs w:val="28"/>
              </w:rPr>
              <w:t>тивных занятий и других внеклас</w:t>
            </w:r>
            <w:r w:rsidRPr="00204993">
              <w:rPr>
                <w:rStyle w:val="FontStyle18"/>
                <w:sz w:val="24"/>
                <w:szCs w:val="28"/>
              </w:rPr>
              <w:t>с</w:t>
            </w:r>
            <w:r w:rsidRPr="00204993">
              <w:rPr>
                <w:rStyle w:val="FontStyle18"/>
                <w:sz w:val="24"/>
                <w:szCs w:val="28"/>
              </w:rPr>
              <w:t>ных мероприятий по предмету ОБЖ и физической культуре</w:t>
            </w:r>
          </w:p>
        </w:tc>
        <w:tc>
          <w:tcPr>
            <w:tcW w:w="3193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7" w:type="dxa"/>
          </w:tcPr>
          <w:p w:rsidR="00D77C73" w:rsidRPr="00204993" w:rsidRDefault="00D77C73" w:rsidP="000C2F68">
            <w:pPr>
              <w:rPr>
                <w:sz w:val="20"/>
                <w:szCs w:val="22"/>
              </w:rPr>
            </w:pPr>
          </w:p>
        </w:tc>
        <w:tc>
          <w:tcPr>
            <w:tcW w:w="1080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7C73" w:rsidRPr="00204993" w:rsidTr="00A3352D">
        <w:trPr>
          <w:trHeight w:val="1905"/>
        </w:trPr>
        <w:tc>
          <w:tcPr>
            <w:tcW w:w="456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72" w:type="dxa"/>
          </w:tcPr>
          <w:p w:rsidR="00D77C73" w:rsidRPr="00204993" w:rsidRDefault="00D77C73" w:rsidP="000C2F68">
            <w:pPr>
              <w:tabs>
                <w:tab w:val="left" w:pos="7230"/>
              </w:tabs>
              <w:ind w:firstLine="284"/>
              <w:jc w:val="both"/>
              <w:rPr>
                <w:rStyle w:val="FontStyle18"/>
                <w:sz w:val="24"/>
                <w:szCs w:val="28"/>
              </w:rPr>
            </w:pPr>
            <w:r w:rsidRPr="00204993">
              <w:rPr>
                <w:rStyle w:val="FontStyle18"/>
                <w:sz w:val="24"/>
                <w:szCs w:val="28"/>
              </w:rPr>
              <w:t>Проведение индивидуальной р</w:t>
            </w:r>
            <w:r w:rsidRPr="00204993">
              <w:rPr>
                <w:rStyle w:val="FontStyle18"/>
                <w:sz w:val="24"/>
                <w:szCs w:val="28"/>
              </w:rPr>
              <w:t>а</w:t>
            </w:r>
            <w:r w:rsidRPr="00204993">
              <w:rPr>
                <w:rStyle w:val="FontStyle18"/>
                <w:sz w:val="24"/>
                <w:szCs w:val="28"/>
              </w:rPr>
              <w:t>боты с учащимися с целью сбора и анализа фактических данных для выполнения заданий по педагогике, психологии</w:t>
            </w:r>
          </w:p>
          <w:p w:rsidR="00D77C73" w:rsidRPr="00204993" w:rsidRDefault="00D77C73" w:rsidP="000C2F68">
            <w:pPr>
              <w:tabs>
                <w:tab w:val="left" w:pos="7230"/>
              </w:tabs>
              <w:ind w:firstLine="284"/>
              <w:jc w:val="both"/>
              <w:rPr>
                <w:rStyle w:val="FontStyle18"/>
                <w:sz w:val="24"/>
                <w:szCs w:val="28"/>
              </w:rPr>
            </w:pPr>
          </w:p>
        </w:tc>
        <w:tc>
          <w:tcPr>
            <w:tcW w:w="3193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7" w:type="dxa"/>
          </w:tcPr>
          <w:p w:rsidR="00D77C73" w:rsidRPr="00204993" w:rsidRDefault="00D77C73" w:rsidP="000C2F68">
            <w:pPr>
              <w:rPr>
                <w:sz w:val="20"/>
                <w:szCs w:val="22"/>
              </w:rPr>
            </w:pPr>
          </w:p>
        </w:tc>
        <w:tc>
          <w:tcPr>
            <w:tcW w:w="1080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7C73" w:rsidRPr="00204993" w:rsidTr="00A3352D">
        <w:trPr>
          <w:trHeight w:val="1905"/>
        </w:trPr>
        <w:tc>
          <w:tcPr>
            <w:tcW w:w="456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72" w:type="dxa"/>
          </w:tcPr>
          <w:p w:rsidR="00D77C73" w:rsidRPr="00204993" w:rsidRDefault="00D77C73" w:rsidP="00A3352D">
            <w:pPr>
              <w:ind w:firstLine="284"/>
              <w:jc w:val="both"/>
              <w:rPr>
                <w:szCs w:val="28"/>
              </w:rPr>
            </w:pPr>
            <w:r w:rsidRPr="00204993">
              <w:rPr>
                <w:rStyle w:val="FontStyle18"/>
                <w:sz w:val="24"/>
                <w:szCs w:val="28"/>
              </w:rPr>
              <w:t>Участие в работе методических семинаров по предмету, по воспит</w:t>
            </w:r>
            <w:r w:rsidRPr="00204993">
              <w:rPr>
                <w:rStyle w:val="FontStyle18"/>
                <w:sz w:val="24"/>
                <w:szCs w:val="28"/>
              </w:rPr>
              <w:t>а</w:t>
            </w:r>
            <w:r w:rsidRPr="00204993">
              <w:rPr>
                <w:rStyle w:val="FontStyle18"/>
                <w:sz w:val="24"/>
                <w:szCs w:val="28"/>
              </w:rPr>
              <w:t>тельной работе; методических об</w:t>
            </w:r>
            <w:r w:rsidRPr="00204993">
              <w:rPr>
                <w:rStyle w:val="FontStyle18"/>
                <w:sz w:val="24"/>
                <w:szCs w:val="28"/>
              </w:rPr>
              <w:t>ъ</w:t>
            </w:r>
            <w:r w:rsidRPr="00204993">
              <w:rPr>
                <w:rStyle w:val="FontStyle18"/>
                <w:sz w:val="24"/>
                <w:szCs w:val="28"/>
              </w:rPr>
              <w:t>единений учителей, семинара классных руководителей, олимпи</w:t>
            </w:r>
            <w:r w:rsidRPr="00204993">
              <w:rPr>
                <w:rStyle w:val="FontStyle18"/>
                <w:sz w:val="24"/>
                <w:szCs w:val="28"/>
              </w:rPr>
              <w:t>а</w:t>
            </w:r>
            <w:r w:rsidRPr="00204993">
              <w:rPr>
                <w:rStyle w:val="FontStyle18"/>
                <w:sz w:val="24"/>
                <w:szCs w:val="28"/>
              </w:rPr>
              <w:t>дах и пр., проводимых преподават</w:t>
            </w:r>
            <w:r w:rsidRPr="00204993">
              <w:rPr>
                <w:rStyle w:val="FontStyle18"/>
                <w:sz w:val="24"/>
                <w:szCs w:val="28"/>
              </w:rPr>
              <w:t>е</w:t>
            </w:r>
            <w:r w:rsidRPr="00204993">
              <w:rPr>
                <w:rStyle w:val="FontStyle18"/>
                <w:sz w:val="24"/>
                <w:szCs w:val="28"/>
              </w:rPr>
              <w:t>лями образовательных учреждений в период педагогической практики</w:t>
            </w:r>
          </w:p>
        </w:tc>
        <w:tc>
          <w:tcPr>
            <w:tcW w:w="3193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7" w:type="dxa"/>
          </w:tcPr>
          <w:p w:rsidR="00D77C73" w:rsidRPr="00204993" w:rsidRDefault="00D77C73" w:rsidP="000C2F68">
            <w:pPr>
              <w:rPr>
                <w:sz w:val="20"/>
                <w:szCs w:val="22"/>
              </w:rPr>
            </w:pPr>
          </w:p>
        </w:tc>
        <w:tc>
          <w:tcPr>
            <w:tcW w:w="1080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7C73" w:rsidRPr="00204993" w:rsidTr="00A3352D">
        <w:trPr>
          <w:trHeight w:val="1278"/>
        </w:trPr>
        <w:tc>
          <w:tcPr>
            <w:tcW w:w="456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72" w:type="dxa"/>
          </w:tcPr>
          <w:p w:rsidR="00D77C73" w:rsidRPr="00204993" w:rsidRDefault="00D77C73" w:rsidP="00A3352D">
            <w:pPr>
              <w:ind w:firstLine="284"/>
              <w:jc w:val="both"/>
              <w:rPr>
                <w:szCs w:val="28"/>
              </w:rPr>
            </w:pPr>
            <w:r w:rsidRPr="00204993">
              <w:rPr>
                <w:szCs w:val="28"/>
              </w:rPr>
              <w:t>Научно-исследовательская де</w:t>
            </w:r>
            <w:r w:rsidRPr="00204993">
              <w:rPr>
                <w:szCs w:val="28"/>
              </w:rPr>
              <w:t>я</w:t>
            </w:r>
            <w:r w:rsidRPr="00204993">
              <w:rPr>
                <w:szCs w:val="28"/>
              </w:rPr>
              <w:t>тельность (консультации с научным руководителем по программе нау</w:t>
            </w:r>
            <w:r w:rsidRPr="00204993">
              <w:rPr>
                <w:szCs w:val="28"/>
              </w:rPr>
              <w:t>ч</w:t>
            </w:r>
            <w:r w:rsidRPr="00204993">
              <w:rPr>
                <w:szCs w:val="28"/>
              </w:rPr>
              <w:t>но-исследовательского экспериме</w:t>
            </w:r>
            <w:r w:rsidRPr="00204993">
              <w:rPr>
                <w:szCs w:val="28"/>
              </w:rPr>
              <w:t>н</w:t>
            </w:r>
            <w:r w:rsidRPr="00204993">
              <w:rPr>
                <w:szCs w:val="28"/>
              </w:rPr>
              <w:t>та, составление библиографии по теме дипломной работы, р</w:t>
            </w:r>
            <w:r w:rsidRPr="00204993">
              <w:rPr>
                <w:rStyle w:val="FontStyle25"/>
                <w:sz w:val="24"/>
                <w:szCs w:val="28"/>
              </w:rPr>
              <w:t>абота по сбору и обработке практического материала по эмпирической главе и пр.)</w:t>
            </w:r>
          </w:p>
        </w:tc>
        <w:tc>
          <w:tcPr>
            <w:tcW w:w="3193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7" w:type="dxa"/>
          </w:tcPr>
          <w:p w:rsidR="00D77C73" w:rsidRPr="00204993" w:rsidRDefault="00D77C73" w:rsidP="000C2F68">
            <w:pPr>
              <w:rPr>
                <w:sz w:val="20"/>
                <w:szCs w:val="22"/>
              </w:rPr>
            </w:pPr>
          </w:p>
        </w:tc>
        <w:tc>
          <w:tcPr>
            <w:tcW w:w="1080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7C73" w:rsidRPr="00204993" w:rsidTr="00A3352D">
        <w:trPr>
          <w:trHeight w:val="1949"/>
        </w:trPr>
        <w:tc>
          <w:tcPr>
            <w:tcW w:w="456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72" w:type="dxa"/>
          </w:tcPr>
          <w:p w:rsidR="00D77C73" w:rsidRPr="00204993" w:rsidRDefault="00D77C73" w:rsidP="000C2F68">
            <w:pPr>
              <w:ind w:firstLine="284"/>
              <w:jc w:val="both"/>
              <w:rPr>
                <w:rStyle w:val="FontStyle18"/>
                <w:sz w:val="24"/>
                <w:szCs w:val="28"/>
              </w:rPr>
            </w:pPr>
            <w:r w:rsidRPr="00204993">
              <w:rPr>
                <w:rStyle w:val="FontStyle18"/>
                <w:sz w:val="24"/>
                <w:szCs w:val="28"/>
              </w:rPr>
              <w:t>Оформление отчетной докуме</w:t>
            </w:r>
            <w:r w:rsidRPr="00204993">
              <w:rPr>
                <w:rStyle w:val="FontStyle18"/>
                <w:sz w:val="24"/>
                <w:szCs w:val="28"/>
              </w:rPr>
              <w:t>н</w:t>
            </w:r>
            <w:r w:rsidRPr="00204993">
              <w:rPr>
                <w:rStyle w:val="FontStyle18"/>
                <w:sz w:val="24"/>
                <w:szCs w:val="28"/>
              </w:rPr>
              <w:t>тации.</w:t>
            </w:r>
          </w:p>
          <w:p w:rsidR="00D77C73" w:rsidRPr="00204993" w:rsidRDefault="00D77C73" w:rsidP="00A3352D">
            <w:pPr>
              <w:ind w:firstLine="284"/>
              <w:jc w:val="both"/>
              <w:rPr>
                <w:b/>
                <w:szCs w:val="28"/>
              </w:rPr>
            </w:pPr>
            <w:r w:rsidRPr="00204993">
              <w:rPr>
                <w:rStyle w:val="FontStyle18"/>
                <w:sz w:val="24"/>
                <w:szCs w:val="28"/>
              </w:rPr>
              <w:t>Составление плана по самора</w:t>
            </w:r>
            <w:r w:rsidRPr="00204993">
              <w:rPr>
                <w:rStyle w:val="FontStyle18"/>
                <w:sz w:val="24"/>
                <w:szCs w:val="28"/>
              </w:rPr>
              <w:t>з</w:t>
            </w:r>
            <w:r w:rsidRPr="00204993">
              <w:rPr>
                <w:rStyle w:val="FontStyle18"/>
                <w:sz w:val="24"/>
                <w:szCs w:val="28"/>
              </w:rPr>
              <w:t>витию профессиональных умений и навыков</w:t>
            </w:r>
          </w:p>
        </w:tc>
        <w:tc>
          <w:tcPr>
            <w:tcW w:w="3193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7" w:type="dxa"/>
          </w:tcPr>
          <w:p w:rsidR="00D77C73" w:rsidRPr="00204993" w:rsidRDefault="00D77C73" w:rsidP="000C2F68">
            <w:pPr>
              <w:rPr>
                <w:sz w:val="20"/>
                <w:szCs w:val="22"/>
              </w:rPr>
            </w:pPr>
          </w:p>
        </w:tc>
        <w:tc>
          <w:tcPr>
            <w:tcW w:w="1080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7C73" w:rsidRPr="00204993" w:rsidTr="00A3352D">
        <w:trPr>
          <w:trHeight w:val="657"/>
        </w:trPr>
        <w:tc>
          <w:tcPr>
            <w:tcW w:w="456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72" w:type="dxa"/>
          </w:tcPr>
          <w:p w:rsidR="00D77C73" w:rsidRPr="00204993" w:rsidRDefault="00D77C73" w:rsidP="000C2F68">
            <w:pPr>
              <w:ind w:firstLine="284"/>
              <w:jc w:val="both"/>
              <w:rPr>
                <w:rStyle w:val="FontStyle18"/>
                <w:sz w:val="24"/>
                <w:szCs w:val="28"/>
              </w:rPr>
            </w:pPr>
            <w:r w:rsidRPr="00204993">
              <w:rPr>
                <w:rStyle w:val="FontStyle18"/>
                <w:sz w:val="24"/>
                <w:szCs w:val="28"/>
              </w:rPr>
              <w:t>Подготовка доклада к итоговой конференции</w:t>
            </w:r>
          </w:p>
        </w:tc>
        <w:tc>
          <w:tcPr>
            <w:tcW w:w="3193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7" w:type="dxa"/>
          </w:tcPr>
          <w:p w:rsidR="00D77C73" w:rsidRPr="00204993" w:rsidRDefault="00D77C73" w:rsidP="000C2F68">
            <w:pPr>
              <w:rPr>
                <w:sz w:val="20"/>
                <w:szCs w:val="22"/>
              </w:rPr>
            </w:pPr>
          </w:p>
        </w:tc>
        <w:tc>
          <w:tcPr>
            <w:tcW w:w="1080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77C73" w:rsidRPr="00204993" w:rsidTr="000C2F68">
        <w:trPr>
          <w:trHeight w:val="209"/>
        </w:trPr>
        <w:tc>
          <w:tcPr>
            <w:tcW w:w="8928" w:type="dxa"/>
            <w:gridSpan w:val="4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204993">
              <w:rPr>
                <w:rFonts w:ascii="Times New Roman" w:hAnsi="Times New Roman" w:cs="Times New Roman"/>
                <w:b/>
                <w:sz w:val="20"/>
              </w:rPr>
              <w:t xml:space="preserve">Итоговая оценка </w:t>
            </w:r>
          </w:p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0" w:type="dxa"/>
          </w:tcPr>
          <w:p w:rsidR="00D77C73" w:rsidRPr="00204993" w:rsidRDefault="00D77C73" w:rsidP="000C2F68">
            <w:pPr>
              <w:pStyle w:val="1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7C73" w:rsidRPr="00204993" w:rsidRDefault="00D77C73" w:rsidP="00DE3CF8">
      <w:pPr>
        <w:rPr>
          <w:sz w:val="22"/>
        </w:rPr>
      </w:pPr>
    </w:p>
    <w:p w:rsidR="00D77C73" w:rsidRPr="00204993" w:rsidRDefault="00D77C73" w:rsidP="00DE3CF8">
      <w:pPr>
        <w:rPr>
          <w:sz w:val="22"/>
        </w:rPr>
      </w:pPr>
    </w:p>
    <w:p w:rsidR="00D77C73" w:rsidRPr="00204993" w:rsidRDefault="00D77C73" w:rsidP="00F35715">
      <w:pPr>
        <w:tabs>
          <w:tab w:val="left" w:pos="851"/>
        </w:tabs>
        <w:contextualSpacing/>
        <w:rPr>
          <w:sz w:val="22"/>
        </w:rPr>
      </w:pPr>
      <w:r w:rsidRPr="00204993">
        <w:rPr>
          <w:sz w:val="22"/>
        </w:rPr>
        <w:t xml:space="preserve">Дата: </w:t>
      </w:r>
      <w:r>
        <w:rPr>
          <w:sz w:val="22"/>
        </w:rPr>
        <w:t>__</w:t>
      </w:r>
      <w:r w:rsidRPr="00204993">
        <w:rPr>
          <w:sz w:val="22"/>
        </w:rPr>
        <w:t>.</w:t>
      </w:r>
      <w:r>
        <w:rPr>
          <w:sz w:val="22"/>
        </w:rPr>
        <w:t>__</w:t>
      </w:r>
      <w:r w:rsidRPr="00204993">
        <w:rPr>
          <w:sz w:val="22"/>
        </w:rPr>
        <w:t>.20</w:t>
      </w:r>
      <w:r>
        <w:rPr>
          <w:sz w:val="22"/>
        </w:rPr>
        <w:t>__</w:t>
      </w:r>
    </w:p>
    <w:p w:rsidR="00D77C73" w:rsidRPr="00204993" w:rsidRDefault="00D77C73" w:rsidP="00F35715">
      <w:pPr>
        <w:tabs>
          <w:tab w:val="left" w:pos="851"/>
        </w:tabs>
        <w:contextualSpacing/>
      </w:pPr>
    </w:p>
    <w:p w:rsidR="00D77C73" w:rsidRPr="00204993" w:rsidRDefault="00D77C73" w:rsidP="00F35715">
      <w:pPr>
        <w:tabs>
          <w:tab w:val="left" w:pos="851"/>
        </w:tabs>
        <w:contextualSpacing/>
      </w:pPr>
      <w:r w:rsidRPr="00204993">
        <w:t xml:space="preserve">Подпись руководителя практики </w:t>
      </w:r>
      <w:r w:rsidRPr="00204993">
        <w:br/>
        <w:t>от БГПУ им.М.Акмуллы __________________________  / (ФИО)</w:t>
      </w:r>
    </w:p>
    <w:p w:rsidR="00D77C73" w:rsidRPr="00204993" w:rsidRDefault="00D77C73" w:rsidP="00F35715">
      <w:pPr>
        <w:ind w:left="284"/>
        <w:jc w:val="both"/>
      </w:pPr>
    </w:p>
    <w:p w:rsidR="00D77C73" w:rsidRPr="00204993" w:rsidRDefault="00D77C73" w:rsidP="00F35715">
      <w:pPr>
        <w:ind w:left="284"/>
        <w:jc w:val="both"/>
      </w:pPr>
    </w:p>
    <w:p w:rsidR="00D77C73" w:rsidRPr="00204993" w:rsidRDefault="00D77C73" w:rsidP="00F35715">
      <w:pPr>
        <w:tabs>
          <w:tab w:val="left" w:pos="851"/>
        </w:tabs>
        <w:contextualSpacing/>
      </w:pPr>
      <w:r w:rsidRPr="00204993">
        <w:t xml:space="preserve">Подпись руководителя практики </w:t>
      </w:r>
      <w:r w:rsidRPr="00204993">
        <w:br/>
        <w:t>от организации (предприятия) ________________ / (ФИО)</w:t>
      </w:r>
    </w:p>
    <w:p w:rsidR="00D77C73" w:rsidRPr="00204993" w:rsidRDefault="00D77C73" w:rsidP="00DE3CF8"/>
    <w:sectPr w:rsidR="00D77C73" w:rsidRPr="00204993" w:rsidSect="00213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DDCAF6A"/>
    <w:lvl w:ilvl="0">
      <w:numFmt w:val="bullet"/>
      <w:lvlText w:val="*"/>
      <w:lvlJc w:val="left"/>
    </w:lvl>
  </w:abstractNum>
  <w:abstractNum w:abstractNumId="1">
    <w:nsid w:val="02595157"/>
    <w:multiLevelType w:val="hybridMultilevel"/>
    <w:tmpl w:val="210C30E0"/>
    <w:lvl w:ilvl="0" w:tplc="D8A2549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7B14635"/>
    <w:multiLevelType w:val="hybridMultilevel"/>
    <w:tmpl w:val="216ECB2E"/>
    <w:lvl w:ilvl="0" w:tplc="C8FAA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62154"/>
    <w:multiLevelType w:val="hybridMultilevel"/>
    <w:tmpl w:val="BAF8415E"/>
    <w:lvl w:ilvl="0" w:tplc="C8FAAC4E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4">
    <w:nsid w:val="1B111D35"/>
    <w:multiLevelType w:val="hybridMultilevel"/>
    <w:tmpl w:val="407EA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BD2054C"/>
    <w:multiLevelType w:val="hybridMultilevel"/>
    <w:tmpl w:val="A4249E34"/>
    <w:lvl w:ilvl="0" w:tplc="C7C443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BE26DA"/>
    <w:multiLevelType w:val="hybridMultilevel"/>
    <w:tmpl w:val="8996BFF4"/>
    <w:lvl w:ilvl="0" w:tplc="C7C443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895A0D"/>
    <w:multiLevelType w:val="hybridMultilevel"/>
    <w:tmpl w:val="C06A3D48"/>
    <w:lvl w:ilvl="0" w:tplc="47FA97B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2C171C2C"/>
    <w:multiLevelType w:val="hybridMultilevel"/>
    <w:tmpl w:val="F06CF8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C591608"/>
    <w:multiLevelType w:val="hybridMultilevel"/>
    <w:tmpl w:val="CE54FD40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>
    <w:nsid w:val="3753342A"/>
    <w:multiLevelType w:val="hybridMultilevel"/>
    <w:tmpl w:val="F2F65110"/>
    <w:lvl w:ilvl="0" w:tplc="240AD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5313C27"/>
    <w:multiLevelType w:val="hybridMultilevel"/>
    <w:tmpl w:val="0EA2AA0A"/>
    <w:lvl w:ilvl="0" w:tplc="8BF6DE6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57F6CE9"/>
    <w:multiLevelType w:val="hybridMultilevel"/>
    <w:tmpl w:val="DE8E9774"/>
    <w:lvl w:ilvl="0" w:tplc="47FA97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C935A1E"/>
    <w:multiLevelType w:val="hybridMultilevel"/>
    <w:tmpl w:val="FE721C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C05DAF"/>
    <w:multiLevelType w:val="hybridMultilevel"/>
    <w:tmpl w:val="842E4B68"/>
    <w:lvl w:ilvl="0" w:tplc="C7C443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19E56A3"/>
    <w:multiLevelType w:val="hybridMultilevel"/>
    <w:tmpl w:val="D2C08736"/>
    <w:lvl w:ilvl="0" w:tplc="C7C443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A331588"/>
    <w:multiLevelType w:val="hybridMultilevel"/>
    <w:tmpl w:val="5F9A218E"/>
    <w:lvl w:ilvl="0" w:tplc="C8FAAC4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F7D7F02"/>
    <w:multiLevelType w:val="hybridMultilevel"/>
    <w:tmpl w:val="1D3E49DA"/>
    <w:lvl w:ilvl="0" w:tplc="1D20D1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609C057B"/>
    <w:multiLevelType w:val="hybridMultilevel"/>
    <w:tmpl w:val="FF6EC312"/>
    <w:lvl w:ilvl="0" w:tplc="C7C443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3EA4843"/>
    <w:multiLevelType w:val="hybridMultilevel"/>
    <w:tmpl w:val="E53CE60C"/>
    <w:lvl w:ilvl="0" w:tplc="C8FAA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1410C2"/>
    <w:multiLevelType w:val="hybridMultilevel"/>
    <w:tmpl w:val="119CC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996226"/>
    <w:multiLevelType w:val="hybridMultilevel"/>
    <w:tmpl w:val="22E05E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491"/>
        </w:tabs>
        <w:ind w:left="1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1"/>
        </w:tabs>
        <w:ind w:left="2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1"/>
        </w:tabs>
        <w:ind w:left="2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1"/>
        </w:tabs>
        <w:ind w:left="3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1"/>
        </w:tabs>
        <w:ind w:left="4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1"/>
        </w:tabs>
        <w:ind w:left="5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1"/>
        </w:tabs>
        <w:ind w:left="5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1"/>
        </w:tabs>
        <w:ind w:left="6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1"/>
        </w:tabs>
        <w:ind w:left="7251" w:hanging="180"/>
      </w:pPr>
      <w:rPr>
        <w:rFonts w:cs="Times New Roman"/>
      </w:rPr>
    </w:lvl>
  </w:abstractNum>
  <w:abstractNum w:abstractNumId="23">
    <w:nsid w:val="741F286B"/>
    <w:multiLevelType w:val="hybridMultilevel"/>
    <w:tmpl w:val="99500E22"/>
    <w:lvl w:ilvl="0" w:tplc="47FA9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A35CE5"/>
    <w:multiLevelType w:val="hybridMultilevel"/>
    <w:tmpl w:val="FCB45304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5">
    <w:nsid w:val="7F553635"/>
    <w:multiLevelType w:val="hybridMultilevel"/>
    <w:tmpl w:val="B588C80A"/>
    <w:lvl w:ilvl="0" w:tplc="C7C443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5"/>
  </w:num>
  <w:num w:numId="3">
    <w:abstractNumId w:val="15"/>
  </w:num>
  <w:num w:numId="4">
    <w:abstractNumId w:val="14"/>
  </w:num>
  <w:num w:numId="5">
    <w:abstractNumId w:val="5"/>
  </w:num>
  <w:num w:numId="6">
    <w:abstractNumId w:val="18"/>
  </w:num>
  <w:num w:numId="7">
    <w:abstractNumId w:val="6"/>
  </w:num>
  <w:num w:numId="8">
    <w:abstractNumId w:val="16"/>
  </w:num>
  <w:num w:numId="9">
    <w:abstractNumId w:val="2"/>
  </w:num>
  <w:num w:numId="10">
    <w:abstractNumId w:val="19"/>
  </w:num>
  <w:num w:numId="11">
    <w:abstractNumId w:val="0"/>
    <w:lvlOverride w:ilvl="0">
      <w:lvl w:ilvl="0">
        <w:numFmt w:val="bullet"/>
        <w:lvlText w:val="-"/>
        <w:legacy w:legacy="1" w:legacySpace="0" w:legacyIndent="353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3">
    <w:abstractNumId w:val="13"/>
  </w:num>
  <w:num w:numId="14">
    <w:abstractNumId w:val="0"/>
    <w:lvlOverride w:ilvl="0">
      <w:lvl w:ilvl="0">
        <w:numFmt w:val="bullet"/>
        <w:lvlText w:val="-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15">
    <w:abstractNumId w:val="3"/>
  </w:num>
  <w:num w:numId="16">
    <w:abstractNumId w:val="8"/>
  </w:num>
  <w:num w:numId="17">
    <w:abstractNumId w:val="9"/>
  </w:num>
  <w:num w:numId="18">
    <w:abstractNumId w:val="11"/>
  </w:num>
  <w:num w:numId="19">
    <w:abstractNumId w:val="23"/>
  </w:num>
  <w:num w:numId="20">
    <w:abstractNumId w:val="7"/>
  </w:num>
  <w:num w:numId="21">
    <w:abstractNumId w:val="12"/>
  </w:num>
  <w:num w:numId="22">
    <w:abstractNumId w:val="1"/>
  </w:num>
  <w:num w:numId="23">
    <w:abstractNumId w:val="17"/>
  </w:num>
  <w:num w:numId="24">
    <w:abstractNumId w:val="4"/>
  </w:num>
  <w:num w:numId="25">
    <w:abstractNumId w:val="20"/>
  </w:num>
  <w:num w:numId="26">
    <w:abstractNumId w:val="10"/>
  </w:num>
  <w:num w:numId="27">
    <w:abstractNumId w:val="21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237D"/>
    <w:rsid w:val="00002A63"/>
    <w:rsid w:val="000062C8"/>
    <w:rsid w:val="0001586D"/>
    <w:rsid w:val="000443CE"/>
    <w:rsid w:val="00093710"/>
    <w:rsid w:val="000B515C"/>
    <w:rsid w:val="000C2F68"/>
    <w:rsid w:val="000C5CB7"/>
    <w:rsid w:val="00123737"/>
    <w:rsid w:val="00133821"/>
    <w:rsid w:val="00133873"/>
    <w:rsid w:val="001536FF"/>
    <w:rsid w:val="00204993"/>
    <w:rsid w:val="00213AC1"/>
    <w:rsid w:val="0027614C"/>
    <w:rsid w:val="00292635"/>
    <w:rsid w:val="002B5B80"/>
    <w:rsid w:val="002D34CB"/>
    <w:rsid w:val="002D4968"/>
    <w:rsid w:val="00354A2E"/>
    <w:rsid w:val="00355231"/>
    <w:rsid w:val="003A0E9C"/>
    <w:rsid w:val="004066D8"/>
    <w:rsid w:val="00421872"/>
    <w:rsid w:val="004225A9"/>
    <w:rsid w:val="00425761"/>
    <w:rsid w:val="00453C65"/>
    <w:rsid w:val="00475A1A"/>
    <w:rsid w:val="004919AE"/>
    <w:rsid w:val="004A6A48"/>
    <w:rsid w:val="004A772A"/>
    <w:rsid w:val="004C251F"/>
    <w:rsid w:val="004D18A7"/>
    <w:rsid w:val="00504A85"/>
    <w:rsid w:val="005A1509"/>
    <w:rsid w:val="005B5329"/>
    <w:rsid w:val="005C6452"/>
    <w:rsid w:val="00611AD3"/>
    <w:rsid w:val="00671144"/>
    <w:rsid w:val="006C0A8B"/>
    <w:rsid w:val="006E6F8D"/>
    <w:rsid w:val="006F1A89"/>
    <w:rsid w:val="007067D4"/>
    <w:rsid w:val="00794E31"/>
    <w:rsid w:val="00797D3B"/>
    <w:rsid w:val="007E2B6A"/>
    <w:rsid w:val="007F1E9D"/>
    <w:rsid w:val="0085268B"/>
    <w:rsid w:val="0087188C"/>
    <w:rsid w:val="008826F3"/>
    <w:rsid w:val="00882A4A"/>
    <w:rsid w:val="008832A2"/>
    <w:rsid w:val="008930BB"/>
    <w:rsid w:val="00896B33"/>
    <w:rsid w:val="008D391C"/>
    <w:rsid w:val="008E1797"/>
    <w:rsid w:val="00911A42"/>
    <w:rsid w:val="009360E2"/>
    <w:rsid w:val="00962C1A"/>
    <w:rsid w:val="009C4222"/>
    <w:rsid w:val="009D3313"/>
    <w:rsid w:val="009E3FD1"/>
    <w:rsid w:val="00A258CD"/>
    <w:rsid w:val="00A3352D"/>
    <w:rsid w:val="00A41A25"/>
    <w:rsid w:val="00A42A86"/>
    <w:rsid w:val="00A6237D"/>
    <w:rsid w:val="00A72790"/>
    <w:rsid w:val="00AB431C"/>
    <w:rsid w:val="00AC48FE"/>
    <w:rsid w:val="00AC7B4C"/>
    <w:rsid w:val="00AD1D11"/>
    <w:rsid w:val="00AE2F43"/>
    <w:rsid w:val="00B42E4F"/>
    <w:rsid w:val="00B645D2"/>
    <w:rsid w:val="00B82524"/>
    <w:rsid w:val="00B82CD7"/>
    <w:rsid w:val="00BA0893"/>
    <w:rsid w:val="00BC09AB"/>
    <w:rsid w:val="00BE4115"/>
    <w:rsid w:val="00BE4AAE"/>
    <w:rsid w:val="00BF6581"/>
    <w:rsid w:val="00C02150"/>
    <w:rsid w:val="00C078AE"/>
    <w:rsid w:val="00C42838"/>
    <w:rsid w:val="00C54006"/>
    <w:rsid w:val="00C732A5"/>
    <w:rsid w:val="00CC2893"/>
    <w:rsid w:val="00CD43F8"/>
    <w:rsid w:val="00D05B46"/>
    <w:rsid w:val="00D11711"/>
    <w:rsid w:val="00D433FD"/>
    <w:rsid w:val="00D5426C"/>
    <w:rsid w:val="00D6447D"/>
    <w:rsid w:val="00D6448A"/>
    <w:rsid w:val="00D77C73"/>
    <w:rsid w:val="00D83164"/>
    <w:rsid w:val="00DA5225"/>
    <w:rsid w:val="00DB7FA8"/>
    <w:rsid w:val="00DC21FB"/>
    <w:rsid w:val="00DC688C"/>
    <w:rsid w:val="00DE3CF8"/>
    <w:rsid w:val="00E413CA"/>
    <w:rsid w:val="00E601F3"/>
    <w:rsid w:val="00E70F75"/>
    <w:rsid w:val="00E72515"/>
    <w:rsid w:val="00EA7D23"/>
    <w:rsid w:val="00F15F80"/>
    <w:rsid w:val="00F35715"/>
    <w:rsid w:val="00F839F6"/>
    <w:rsid w:val="00FB08AA"/>
    <w:rsid w:val="00FB2371"/>
    <w:rsid w:val="00FC0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37D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6B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96B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5B4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96B33"/>
    <w:rPr>
      <w:rFonts w:ascii="Cambria" w:hAnsi="Cambria"/>
      <w:b/>
      <w:i/>
      <w:sz w:val="28"/>
      <w:lang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96B33"/>
    <w:rPr>
      <w:rFonts w:ascii="Cambria" w:hAnsi="Cambria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05B46"/>
    <w:rPr>
      <w:b/>
      <w:i/>
      <w:sz w:val="26"/>
    </w:rPr>
  </w:style>
  <w:style w:type="table" w:styleId="TableGrid">
    <w:name w:val="Table Grid"/>
    <w:basedOn w:val="TableNormal"/>
    <w:uiPriority w:val="99"/>
    <w:rsid w:val="00A623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A6237D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256F5"/>
    <w:rPr>
      <w:rFonts w:ascii="Courier New" w:hAnsi="Courier New" w:cs="Courier New"/>
      <w:sz w:val="20"/>
      <w:szCs w:val="20"/>
    </w:rPr>
  </w:style>
  <w:style w:type="paragraph" w:customStyle="1" w:styleId="Style11">
    <w:name w:val="Style11"/>
    <w:basedOn w:val="Normal"/>
    <w:uiPriority w:val="99"/>
    <w:rsid w:val="002D34CB"/>
    <w:pPr>
      <w:widowControl w:val="0"/>
      <w:autoSpaceDE w:val="0"/>
      <w:autoSpaceDN w:val="0"/>
      <w:adjustRightInd w:val="0"/>
      <w:spacing w:line="274" w:lineRule="exact"/>
      <w:ind w:firstLine="713"/>
      <w:jc w:val="both"/>
    </w:pPr>
  </w:style>
  <w:style w:type="character" w:customStyle="1" w:styleId="FontStyle18">
    <w:name w:val="Font Style18"/>
    <w:uiPriority w:val="99"/>
    <w:rsid w:val="002D34CB"/>
    <w:rPr>
      <w:rFonts w:ascii="Times New Roman" w:hAnsi="Times New Roman"/>
      <w:sz w:val="22"/>
    </w:rPr>
  </w:style>
  <w:style w:type="paragraph" w:customStyle="1" w:styleId="ConsPlusNormal">
    <w:name w:val="ConsPlusNormal"/>
    <w:uiPriority w:val="99"/>
    <w:rsid w:val="002D34C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Style9">
    <w:name w:val="Style9"/>
    <w:basedOn w:val="Normal"/>
    <w:uiPriority w:val="99"/>
    <w:rsid w:val="002B5B80"/>
    <w:pPr>
      <w:widowControl w:val="0"/>
      <w:autoSpaceDE w:val="0"/>
      <w:autoSpaceDN w:val="0"/>
      <w:adjustRightInd w:val="0"/>
      <w:spacing w:line="281" w:lineRule="exact"/>
      <w:ind w:firstLine="713"/>
    </w:pPr>
  </w:style>
  <w:style w:type="paragraph" w:customStyle="1" w:styleId="Style17">
    <w:name w:val="Style17"/>
    <w:basedOn w:val="Normal"/>
    <w:uiPriority w:val="99"/>
    <w:rsid w:val="002B5B80"/>
    <w:pPr>
      <w:widowControl w:val="0"/>
      <w:autoSpaceDE w:val="0"/>
      <w:autoSpaceDN w:val="0"/>
      <w:adjustRightInd w:val="0"/>
      <w:spacing w:line="269" w:lineRule="exact"/>
      <w:ind w:firstLine="528"/>
      <w:jc w:val="both"/>
    </w:pPr>
    <w:rPr>
      <w:rFonts w:ascii="Impact" w:hAnsi="Impact"/>
    </w:rPr>
  </w:style>
  <w:style w:type="character" w:customStyle="1" w:styleId="FontStyle25">
    <w:name w:val="Font Style25"/>
    <w:uiPriority w:val="99"/>
    <w:rsid w:val="002B5B80"/>
    <w:rPr>
      <w:rFonts w:ascii="Times New Roman" w:hAnsi="Times New Roman"/>
      <w:sz w:val="22"/>
    </w:rPr>
  </w:style>
  <w:style w:type="paragraph" w:customStyle="1" w:styleId="Style2">
    <w:name w:val="Style2"/>
    <w:basedOn w:val="Normal"/>
    <w:uiPriority w:val="99"/>
    <w:rsid w:val="002B5B80"/>
    <w:pPr>
      <w:widowControl w:val="0"/>
      <w:autoSpaceDE w:val="0"/>
      <w:autoSpaceDN w:val="0"/>
      <w:adjustRightInd w:val="0"/>
      <w:spacing w:line="281" w:lineRule="exact"/>
      <w:jc w:val="both"/>
    </w:pPr>
  </w:style>
  <w:style w:type="paragraph" w:customStyle="1" w:styleId="Style5">
    <w:name w:val="Style5"/>
    <w:basedOn w:val="Normal"/>
    <w:uiPriority w:val="99"/>
    <w:rsid w:val="002B5B80"/>
    <w:pPr>
      <w:widowControl w:val="0"/>
      <w:autoSpaceDE w:val="0"/>
      <w:autoSpaceDN w:val="0"/>
      <w:adjustRightInd w:val="0"/>
      <w:spacing w:line="274" w:lineRule="exact"/>
      <w:ind w:firstLine="698"/>
    </w:pPr>
  </w:style>
  <w:style w:type="paragraph" w:customStyle="1" w:styleId="Style15">
    <w:name w:val="Style15"/>
    <w:basedOn w:val="Normal"/>
    <w:uiPriority w:val="99"/>
    <w:rsid w:val="002B5B80"/>
    <w:pPr>
      <w:widowControl w:val="0"/>
      <w:autoSpaceDE w:val="0"/>
      <w:autoSpaceDN w:val="0"/>
      <w:adjustRightInd w:val="0"/>
      <w:spacing w:line="274" w:lineRule="exact"/>
      <w:ind w:firstLine="353"/>
      <w:jc w:val="both"/>
    </w:pPr>
  </w:style>
  <w:style w:type="character" w:customStyle="1" w:styleId="FontStyle21">
    <w:name w:val="Font Style21"/>
    <w:uiPriority w:val="99"/>
    <w:rsid w:val="002B5B80"/>
    <w:rPr>
      <w:rFonts w:ascii="Times New Roman" w:hAnsi="Times New Roman"/>
      <w:b/>
      <w:sz w:val="22"/>
    </w:rPr>
  </w:style>
  <w:style w:type="paragraph" w:styleId="BodyTextIndent3">
    <w:name w:val="Body Text Indent 3"/>
    <w:basedOn w:val="Normal"/>
    <w:link w:val="BodyTextIndent3Char"/>
    <w:uiPriority w:val="99"/>
    <w:rsid w:val="004066D8"/>
    <w:pPr>
      <w:spacing w:before="100" w:beforeAutospacing="1" w:after="100" w:afterAutospacing="1"/>
    </w:p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066D8"/>
    <w:rPr>
      <w:sz w:val="24"/>
    </w:rPr>
  </w:style>
  <w:style w:type="paragraph" w:styleId="BodyTextIndent2">
    <w:name w:val="Body Text Indent 2"/>
    <w:basedOn w:val="Normal"/>
    <w:link w:val="BodyTextIndent2Char"/>
    <w:uiPriority w:val="99"/>
    <w:rsid w:val="004066D8"/>
    <w:pPr>
      <w:spacing w:before="100" w:beforeAutospacing="1" w:after="100" w:afterAutospacing="1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066D8"/>
    <w:rPr>
      <w:sz w:val="24"/>
    </w:rPr>
  </w:style>
  <w:style w:type="paragraph" w:customStyle="1" w:styleId="111">
    <w:name w:val="Знак Знак Знак Знак Знак Знак Знак1 Знак Знак1 Знак1"/>
    <w:basedOn w:val="Normal"/>
    <w:uiPriority w:val="99"/>
    <w:rsid w:val="008E1797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C42838"/>
    <w:pPr>
      <w:ind w:left="708"/>
    </w:pPr>
  </w:style>
  <w:style w:type="paragraph" w:customStyle="1" w:styleId="1111">
    <w:name w:val="Знак Знак Знак Знак Знак Знак Знак1 Знак Знак1 Знак11"/>
    <w:basedOn w:val="Normal"/>
    <w:uiPriority w:val="99"/>
    <w:rsid w:val="00FB08AA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FB08AA"/>
    <w:rPr>
      <w:rFonts w:cs="Times New Roman"/>
      <w:color w:val="3E4BA8"/>
      <w:u w:val="none"/>
      <w:effect w:val="none"/>
    </w:rPr>
  </w:style>
  <w:style w:type="paragraph" w:styleId="NormalWeb">
    <w:name w:val="Normal (Web)"/>
    <w:basedOn w:val="Normal"/>
    <w:uiPriority w:val="99"/>
    <w:rsid w:val="00DE3CF8"/>
    <w:pPr>
      <w:spacing w:after="288"/>
    </w:pPr>
    <w:rPr>
      <w:color w:val="231F15"/>
      <w:sz w:val="19"/>
      <w:szCs w:val="19"/>
    </w:rPr>
  </w:style>
  <w:style w:type="paragraph" w:customStyle="1" w:styleId="BodyTextIndent1">
    <w:name w:val="Body Text Indent1"/>
    <w:basedOn w:val="Normal"/>
    <w:uiPriority w:val="99"/>
    <w:rsid w:val="00504A85"/>
    <w:pPr>
      <w:spacing w:after="120"/>
      <w:ind w:left="283"/>
    </w:pPr>
  </w:style>
  <w:style w:type="paragraph" w:customStyle="1" w:styleId="1">
    <w:name w:val="Абзац списка1"/>
    <w:basedOn w:val="Normal"/>
    <w:uiPriority w:val="99"/>
    <w:rsid w:val="00896B3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">
    <w:name w:val="List"/>
    <w:basedOn w:val="Normal"/>
    <w:uiPriority w:val="99"/>
    <w:rsid w:val="00896B33"/>
    <w:pPr>
      <w:ind w:left="283" w:hanging="283"/>
    </w:pPr>
  </w:style>
  <w:style w:type="character" w:customStyle="1" w:styleId="apple-converted-space">
    <w:name w:val="apple-converted-space"/>
    <w:uiPriority w:val="99"/>
    <w:rsid w:val="00896B33"/>
  </w:style>
  <w:style w:type="character" w:customStyle="1" w:styleId="serp-itemtitle-inner-link">
    <w:name w:val="serp-item__title-inner-link"/>
    <w:uiPriority w:val="99"/>
    <w:rsid w:val="00896B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24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43790">
          <w:marLeft w:val="375"/>
          <w:marRight w:val="0"/>
          <w:marTop w:val="0"/>
          <w:marBottom w:val="0"/>
          <w:divBdr>
            <w:top w:val="none" w:sz="0" w:space="0" w:color="auto"/>
            <w:left w:val="single" w:sz="6" w:space="0" w:color="B3B3B3"/>
            <w:bottom w:val="none" w:sz="0" w:space="0" w:color="auto"/>
            <w:right w:val="single" w:sz="6" w:space="0" w:color="B3B3B3"/>
          </w:divBdr>
          <w:divsChild>
            <w:div w:id="134224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24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3C3C3"/>
                            <w:left w:val="single" w:sz="6" w:space="0" w:color="C3C3C3"/>
                            <w:bottom w:val="single" w:sz="6" w:space="0" w:color="C3C3C3"/>
                            <w:right w:val="single" w:sz="6" w:space="0" w:color="C3C3C3"/>
                          </w:divBdr>
                          <w:divsChild>
                            <w:div w:id="1342243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243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24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43792">
          <w:marLeft w:val="800"/>
          <w:marRight w:val="4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4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43783">
          <w:marLeft w:val="375"/>
          <w:marRight w:val="0"/>
          <w:marTop w:val="0"/>
          <w:marBottom w:val="0"/>
          <w:divBdr>
            <w:top w:val="none" w:sz="0" w:space="0" w:color="auto"/>
            <w:left w:val="single" w:sz="6" w:space="0" w:color="B3B3B3"/>
            <w:bottom w:val="none" w:sz="0" w:space="0" w:color="auto"/>
            <w:right w:val="single" w:sz="6" w:space="0" w:color="B3B3B3"/>
          </w:divBdr>
          <w:divsChild>
            <w:div w:id="134224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4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24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3C3C3"/>
                            <w:left w:val="single" w:sz="6" w:space="0" w:color="C3C3C3"/>
                            <w:bottom w:val="single" w:sz="6" w:space="0" w:color="C3C3C3"/>
                            <w:right w:val="single" w:sz="6" w:space="0" w:color="C3C3C3"/>
                          </w:divBdr>
                          <w:divsChild>
                            <w:div w:id="134224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24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24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43793">
          <w:marLeft w:val="375"/>
          <w:marRight w:val="0"/>
          <w:marTop w:val="0"/>
          <w:marBottom w:val="0"/>
          <w:divBdr>
            <w:top w:val="none" w:sz="0" w:space="0" w:color="auto"/>
            <w:left w:val="single" w:sz="6" w:space="0" w:color="B3B3B3"/>
            <w:bottom w:val="none" w:sz="0" w:space="0" w:color="auto"/>
            <w:right w:val="single" w:sz="6" w:space="0" w:color="B3B3B3"/>
          </w:divBdr>
          <w:divsChild>
            <w:div w:id="13422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4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24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3C3C3"/>
                            <w:left w:val="single" w:sz="6" w:space="0" w:color="C3C3C3"/>
                            <w:bottom w:val="single" w:sz="6" w:space="0" w:color="C3C3C3"/>
                            <w:right w:val="single" w:sz="6" w:space="0" w:color="C3C3C3"/>
                          </w:divBdr>
                          <w:divsChild>
                            <w:div w:id="134224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24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books.ru/product.php?productid=22718&amp;cat=1042&amp;page=2" TargetMode="External"/><Relationship Id="rId5" Type="http://schemas.openxmlformats.org/officeDocument/2006/relationships/hyperlink" Target="http://www.biblioclu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16</Pages>
  <Words>3343</Words>
  <Characters>19059</Characters>
  <Application>Microsoft Office Outlook</Application>
  <DocSecurity>0</DocSecurity>
  <Lines>0</Lines>
  <Paragraphs>0</Paragraphs>
  <ScaleCrop>false</ScaleCrop>
  <Company>Dnsoft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Speed_XP</dc:creator>
  <cp:keywords/>
  <dc:description/>
  <cp:lastModifiedBy>GEO</cp:lastModifiedBy>
  <cp:revision>3</cp:revision>
  <cp:lastPrinted>2015-10-31T18:23:00Z</cp:lastPrinted>
  <dcterms:created xsi:type="dcterms:W3CDTF">2019-06-04T14:09:00Z</dcterms:created>
  <dcterms:modified xsi:type="dcterms:W3CDTF">2019-06-05T05:25:00Z</dcterms:modified>
</cp:coreProperties>
</file>